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39C" w:rsidRPr="00BB1B65" w:rsidRDefault="008D739C" w:rsidP="00A87544">
      <w:pPr>
        <w:jc w:val="center"/>
        <w:rPr>
          <w:sz w:val="28"/>
          <w:szCs w:val="28"/>
        </w:rPr>
      </w:pPr>
      <w:r w:rsidRPr="00BB1B65">
        <w:rPr>
          <w:sz w:val="28"/>
          <w:szCs w:val="28"/>
        </w:rPr>
        <w:t>МИНОБРНАУКИ РОССИИ</w:t>
      </w:r>
    </w:p>
    <w:p w:rsidR="008D739C" w:rsidRPr="00BB1B65" w:rsidRDefault="008D7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739C" w:rsidRPr="00BB1B65" w:rsidRDefault="008D739C" w:rsidP="00A87544">
      <w:pPr>
        <w:jc w:val="center"/>
        <w:rPr>
          <w:b/>
          <w:sz w:val="28"/>
          <w:szCs w:val="28"/>
        </w:rPr>
      </w:pPr>
      <w:r w:rsidRPr="00BB1B65">
        <w:rPr>
          <w:b/>
          <w:sz w:val="28"/>
          <w:szCs w:val="28"/>
        </w:rPr>
        <w:t>«Гжельский государственный университет»</w:t>
      </w:r>
    </w:p>
    <w:p w:rsidR="008D739C" w:rsidRPr="00BB1B65" w:rsidRDefault="008D739C" w:rsidP="00A87544">
      <w:pPr>
        <w:jc w:val="center"/>
        <w:rPr>
          <w:sz w:val="28"/>
          <w:szCs w:val="28"/>
        </w:rPr>
      </w:pPr>
      <w:r w:rsidRPr="00BB1B65">
        <w:rPr>
          <w:sz w:val="28"/>
          <w:szCs w:val="28"/>
        </w:rPr>
        <w:t>(ГГУ)</w:t>
      </w:r>
    </w:p>
    <w:p w:rsidR="008D739C" w:rsidRPr="00BB1B65" w:rsidRDefault="008D739C" w:rsidP="00A87544">
      <w:pPr>
        <w:rPr>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8D739C" w:rsidRPr="00BB1B65" w:rsidRDefault="008D739C" w:rsidP="00A87544">
      <w:pPr>
        <w:tabs>
          <w:tab w:val="left" w:pos="680"/>
          <w:tab w:val="left" w:pos="851"/>
          <w:tab w:val="left" w:pos="6240"/>
        </w:tabs>
        <w:rPr>
          <w:noProof/>
          <w:sz w:val="28"/>
          <w:szCs w:val="28"/>
        </w:rPr>
      </w:pPr>
      <w:r w:rsidRPr="00BB1B65">
        <w:rPr>
          <w:noProof/>
          <w:sz w:val="28"/>
          <w:szCs w:val="28"/>
        </w:rPr>
        <w:tab/>
      </w:r>
    </w:p>
    <w:p w:rsidR="008D739C" w:rsidRPr="00BB1B65" w:rsidRDefault="008D739C" w:rsidP="00A87544">
      <w:pPr>
        <w:tabs>
          <w:tab w:val="left" w:pos="680"/>
          <w:tab w:val="left" w:pos="851"/>
          <w:tab w:val="left" w:pos="6240"/>
        </w:tabs>
        <w:rPr>
          <w:noProof/>
          <w:sz w:val="28"/>
          <w:szCs w:val="28"/>
        </w:rPr>
      </w:pPr>
    </w:p>
    <w:p w:rsidR="008D739C" w:rsidRPr="00BB1B65" w:rsidRDefault="008D739C" w:rsidP="00A87544">
      <w:pPr>
        <w:tabs>
          <w:tab w:val="left" w:pos="680"/>
          <w:tab w:val="left" w:pos="851"/>
          <w:tab w:val="left" w:pos="6240"/>
        </w:tabs>
        <w:rPr>
          <w:sz w:val="28"/>
          <w:szCs w:val="28"/>
        </w:rPr>
      </w:pPr>
    </w:p>
    <w:p w:rsidR="008D739C" w:rsidRPr="00BB1B65" w:rsidRDefault="008D739C" w:rsidP="00A87544">
      <w:pPr>
        <w:pStyle w:val="Style11"/>
        <w:widowControl/>
        <w:rPr>
          <w:bCs/>
          <w:sz w:val="28"/>
          <w:szCs w:val="28"/>
          <w:u w:val="single"/>
        </w:rPr>
      </w:pPr>
      <w:r w:rsidRPr="00BB1B65">
        <w:rPr>
          <w:bCs/>
          <w:sz w:val="28"/>
          <w:szCs w:val="28"/>
          <w:u w:val="single"/>
        </w:rPr>
        <w:t>Рабочая программа дисциплины</w:t>
      </w:r>
    </w:p>
    <w:p w:rsidR="008D739C" w:rsidRPr="00BB1B65" w:rsidRDefault="008D739C" w:rsidP="00A87544">
      <w:pPr>
        <w:tabs>
          <w:tab w:val="left" w:pos="680"/>
          <w:tab w:val="left" w:pos="851"/>
        </w:tabs>
        <w:jc w:val="center"/>
        <w:rPr>
          <w:sz w:val="28"/>
          <w:szCs w:val="28"/>
        </w:rPr>
      </w:pPr>
    </w:p>
    <w:p w:rsidR="008D739C" w:rsidRPr="00BB1B65" w:rsidRDefault="008D739C"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8D739C" w:rsidRPr="00BB1B65" w:rsidRDefault="008D739C" w:rsidP="00057CBB">
      <w:pPr>
        <w:pStyle w:val="Style12"/>
        <w:spacing w:line="240" w:lineRule="auto"/>
        <w:rPr>
          <w:rStyle w:val="FontStyle60"/>
          <w:sz w:val="28"/>
          <w:szCs w:val="28"/>
          <w:vertAlign w:val="superscript"/>
        </w:rPr>
      </w:pPr>
    </w:p>
    <w:p w:rsidR="008D739C" w:rsidRPr="00BB1B65" w:rsidRDefault="008D739C"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8D739C" w:rsidRPr="00BB1B65">
        <w:trPr>
          <w:trHeight w:val="409"/>
        </w:trPr>
        <w:tc>
          <w:tcPr>
            <w:tcW w:w="3646" w:type="dxa"/>
          </w:tcPr>
          <w:p w:rsidR="008D739C" w:rsidRPr="00BB1B65" w:rsidRDefault="008D7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39C" w:rsidRPr="00BB1B65" w:rsidRDefault="008D739C" w:rsidP="0086727A">
            <w:pPr>
              <w:rPr>
                <w:rStyle w:val="FontStyle53"/>
                <w:b w:val="0"/>
                <w:color w:val="000000"/>
                <w:sz w:val="28"/>
                <w:szCs w:val="28"/>
              </w:rPr>
            </w:pPr>
            <w:r w:rsidRPr="00CB501B">
              <w:rPr>
                <w:sz w:val="28"/>
                <w:szCs w:val="28"/>
              </w:rPr>
              <w:t>38.03.02 Менеджмент</w:t>
            </w:r>
          </w:p>
        </w:tc>
      </w:tr>
      <w:tr w:rsidR="008D739C" w:rsidRPr="00BB1B65">
        <w:trPr>
          <w:trHeight w:val="402"/>
        </w:trPr>
        <w:tc>
          <w:tcPr>
            <w:tcW w:w="3646" w:type="dxa"/>
          </w:tcPr>
          <w:p w:rsidR="008D739C" w:rsidRPr="00BB1B65" w:rsidRDefault="008D7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39C" w:rsidRPr="00BB1B65" w:rsidRDefault="008D739C" w:rsidP="00A87544">
            <w:pPr>
              <w:jc w:val="both"/>
              <w:rPr>
                <w:rStyle w:val="FontStyle53"/>
                <w:b w:val="0"/>
                <w:sz w:val="28"/>
                <w:szCs w:val="28"/>
              </w:rPr>
            </w:pPr>
            <w:r w:rsidRPr="00CB501B">
              <w:rPr>
                <w:rStyle w:val="FontStyle53"/>
                <w:b w:val="0"/>
                <w:sz w:val="28"/>
                <w:szCs w:val="28"/>
              </w:rPr>
              <w:t>Организационно-управленческая деятельность в сфере предпринимательства</w:t>
            </w:r>
          </w:p>
        </w:tc>
      </w:tr>
      <w:tr w:rsidR="008D739C" w:rsidRPr="00BB1B65">
        <w:tc>
          <w:tcPr>
            <w:tcW w:w="3646" w:type="dxa"/>
          </w:tcPr>
          <w:p w:rsidR="008D739C" w:rsidRPr="00BB1B65" w:rsidRDefault="008D7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39C" w:rsidRPr="00BB1B65" w:rsidRDefault="008D739C" w:rsidP="00A87544">
            <w:pPr>
              <w:pStyle w:val="Style15"/>
              <w:tabs>
                <w:tab w:val="left" w:leader="underscore" w:pos="9768"/>
              </w:tabs>
              <w:jc w:val="center"/>
              <w:rPr>
                <w:rStyle w:val="FontStyle53"/>
                <w:b w:val="0"/>
                <w:bCs/>
                <w:sz w:val="28"/>
                <w:szCs w:val="28"/>
              </w:rPr>
            </w:pPr>
          </w:p>
        </w:tc>
      </w:tr>
      <w:tr w:rsidR="008D739C" w:rsidRPr="00BB1B65">
        <w:tc>
          <w:tcPr>
            <w:tcW w:w="3646" w:type="dxa"/>
          </w:tcPr>
          <w:p w:rsidR="008D739C" w:rsidRPr="00BB1B65" w:rsidRDefault="008D739C" w:rsidP="00A87544">
            <w:pPr>
              <w:pStyle w:val="Style15"/>
              <w:tabs>
                <w:tab w:val="left" w:leader="underscore" w:pos="9768"/>
              </w:tabs>
              <w:jc w:val="left"/>
              <w:rPr>
                <w:rStyle w:val="FontStyle53"/>
                <w:b w:val="0"/>
                <w:bCs/>
                <w:i/>
                <w:sz w:val="28"/>
                <w:szCs w:val="28"/>
              </w:rPr>
            </w:pPr>
          </w:p>
          <w:p w:rsidR="008D739C" w:rsidRPr="00BB1B65" w:rsidRDefault="008D739C" w:rsidP="00A87544">
            <w:pPr>
              <w:pStyle w:val="Style15"/>
              <w:tabs>
                <w:tab w:val="left" w:leader="underscore" w:pos="9768"/>
              </w:tabs>
              <w:jc w:val="left"/>
              <w:rPr>
                <w:rStyle w:val="FontStyle53"/>
                <w:b w:val="0"/>
                <w:bCs/>
                <w:i/>
                <w:sz w:val="28"/>
                <w:szCs w:val="28"/>
              </w:rPr>
            </w:pPr>
          </w:p>
          <w:p w:rsidR="008D739C" w:rsidRPr="00BB1B65" w:rsidRDefault="008D7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39C" w:rsidRPr="00BB1B65" w:rsidRDefault="008D739C" w:rsidP="00A87544">
            <w:pPr>
              <w:pStyle w:val="Style15"/>
              <w:tabs>
                <w:tab w:val="left" w:leader="underscore" w:pos="9768"/>
              </w:tabs>
              <w:rPr>
                <w:rStyle w:val="FontStyle53"/>
                <w:b w:val="0"/>
                <w:bCs/>
                <w:sz w:val="28"/>
                <w:szCs w:val="28"/>
              </w:rPr>
            </w:pPr>
          </w:p>
          <w:p w:rsidR="008D739C" w:rsidRPr="00BB1B65" w:rsidRDefault="008D739C" w:rsidP="00A87544">
            <w:pPr>
              <w:pStyle w:val="Style15"/>
              <w:tabs>
                <w:tab w:val="left" w:leader="underscore" w:pos="9768"/>
              </w:tabs>
              <w:rPr>
                <w:rStyle w:val="FontStyle53"/>
                <w:b w:val="0"/>
                <w:bCs/>
                <w:sz w:val="28"/>
                <w:szCs w:val="28"/>
              </w:rPr>
            </w:pPr>
          </w:p>
          <w:p w:rsidR="008D739C" w:rsidRPr="00BB1B65" w:rsidRDefault="008D739C"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739C" w:rsidRPr="00BB1B65" w:rsidRDefault="008D739C" w:rsidP="00A87544">
      <w:pPr>
        <w:pStyle w:val="Style15"/>
        <w:tabs>
          <w:tab w:val="left" w:leader="underscore" w:pos="9768"/>
        </w:tabs>
        <w:jc w:val="center"/>
        <w:rPr>
          <w:rStyle w:val="FontStyle53"/>
          <w:bCs/>
          <w:sz w:val="28"/>
          <w:szCs w:val="28"/>
        </w:rPr>
      </w:pPr>
    </w:p>
    <w:p w:rsidR="008D739C" w:rsidRPr="00BB1B65" w:rsidRDefault="008D739C" w:rsidP="00A87544">
      <w:pPr>
        <w:pStyle w:val="Style15"/>
        <w:tabs>
          <w:tab w:val="left" w:leader="underscore" w:pos="9768"/>
        </w:tabs>
        <w:jc w:val="center"/>
        <w:rPr>
          <w:rStyle w:val="FontStyle53"/>
          <w:bCs/>
          <w:sz w:val="28"/>
          <w:szCs w:val="28"/>
        </w:rPr>
      </w:pPr>
    </w:p>
    <w:p w:rsidR="008D739C" w:rsidRPr="00BB1B65" w:rsidRDefault="008D739C" w:rsidP="00A87544">
      <w:pPr>
        <w:pStyle w:val="Style15"/>
        <w:tabs>
          <w:tab w:val="left" w:leader="underscore" w:pos="9768"/>
        </w:tabs>
        <w:jc w:val="center"/>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Pr="00BB1B65" w:rsidRDefault="008D739C" w:rsidP="00A87544">
      <w:pPr>
        <w:pStyle w:val="Style15"/>
        <w:tabs>
          <w:tab w:val="left" w:leader="underscore" w:pos="9768"/>
        </w:tabs>
        <w:rPr>
          <w:rStyle w:val="FontStyle53"/>
          <w:bCs/>
          <w:sz w:val="28"/>
          <w:szCs w:val="28"/>
        </w:rPr>
      </w:pPr>
    </w:p>
    <w:p w:rsidR="008D739C" w:rsidRPr="00BB1B65" w:rsidRDefault="008D7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739C" w:rsidRPr="00780A53" w:rsidRDefault="008D739C"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8D739C" w:rsidRDefault="008D739C" w:rsidP="00A87544">
      <w:pPr>
        <w:tabs>
          <w:tab w:val="left" w:pos="680"/>
          <w:tab w:val="left" w:pos="851"/>
        </w:tabs>
        <w:jc w:val="both"/>
      </w:pPr>
      <w:r w:rsidRPr="00DC11F5">
        <w:tab/>
      </w:r>
    </w:p>
    <w:p w:rsidR="008D739C" w:rsidRDefault="008D739C" w:rsidP="00A87544">
      <w:pPr>
        <w:tabs>
          <w:tab w:val="left" w:pos="680"/>
          <w:tab w:val="left" w:pos="851"/>
        </w:tabs>
        <w:jc w:val="both"/>
      </w:pPr>
    </w:p>
    <w:p w:rsidR="008D739C" w:rsidRDefault="008D739C" w:rsidP="00A87544">
      <w:pPr>
        <w:tabs>
          <w:tab w:val="left" w:pos="680"/>
          <w:tab w:val="left" w:pos="851"/>
        </w:tabs>
        <w:jc w:val="both"/>
      </w:pPr>
    </w:p>
    <w:p w:rsidR="008D739C" w:rsidRDefault="008D739C" w:rsidP="00A87544">
      <w:pPr>
        <w:tabs>
          <w:tab w:val="left" w:pos="680"/>
          <w:tab w:val="left" w:pos="851"/>
        </w:tabs>
        <w:jc w:val="both"/>
      </w:pPr>
    </w:p>
    <w:p w:rsidR="008D739C" w:rsidRPr="00DC11F5" w:rsidRDefault="008D739C" w:rsidP="00BE57FE">
      <w:pPr>
        <w:tabs>
          <w:tab w:val="left" w:pos="680"/>
          <w:tab w:val="left" w:pos="851"/>
        </w:tabs>
        <w:ind w:firstLine="709"/>
        <w:jc w:val="both"/>
        <w:rPr>
          <w:b/>
        </w:rPr>
      </w:pPr>
      <w:r w:rsidRPr="00DC11F5">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B501B">
        <w:t>38.03.02 Менеджмент</w:t>
      </w:r>
    </w:p>
    <w:p w:rsidR="008D739C" w:rsidRDefault="008D739C" w:rsidP="0016683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739C" w:rsidRDefault="008D739C" w:rsidP="00166834">
      <w:pPr>
        <w:ind w:firstLine="709"/>
        <w:jc w:val="both"/>
      </w:pPr>
      <w:r>
        <w:t>Практическая подготовка реализуется на основе:</w:t>
      </w:r>
    </w:p>
    <w:p w:rsidR="008D739C" w:rsidRDefault="008D739C" w:rsidP="00166834">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D739C" w:rsidRPr="00DC11F5" w:rsidRDefault="008D739C" w:rsidP="00166834">
      <w:pPr>
        <w:ind w:firstLine="709"/>
        <w:jc w:val="both"/>
      </w:pPr>
    </w:p>
    <w:p w:rsidR="008D739C" w:rsidRPr="00DC11F5" w:rsidRDefault="008D739C" w:rsidP="00166834">
      <w:pPr>
        <w:ind w:firstLine="709"/>
        <w:jc w:val="both"/>
      </w:pPr>
    </w:p>
    <w:p w:rsidR="008D739C" w:rsidRPr="005C66B3" w:rsidRDefault="008D739C" w:rsidP="0016683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D739C" w:rsidRDefault="008D739C" w:rsidP="0016683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739C" w:rsidRPr="00DC11F5" w:rsidRDefault="008D739C" w:rsidP="00A87544">
      <w:pPr>
        <w:ind w:firstLine="709"/>
        <w:jc w:val="both"/>
      </w:pPr>
    </w:p>
    <w:p w:rsidR="008D739C" w:rsidRDefault="008D739C">
      <w:r>
        <w:br w:type="page"/>
      </w:r>
    </w:p>
    <w:p w:rsidR="008D739C" w:rsidRDefault="008D739C"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882"/>
        <w:gridCol w:w="4678"/>
        <w:gridCol w:w="3505"/>
      </w:tblGrid>
      <w:tr w:rsidR="008D739C" w:rsidRPr="00CB501B" w:rsidTr="00166834">
        <w:tc>
          <w:tcPr>
            <w:tcW w:w="1882" w:type="dxa"/>
          </w:tcPr>
          <w:p w:rsidR="008D739C" w:rsidRPr="00166834" w:rsidRDefault="008D739C" w:rsidP="001615E8">
            <w:pPr>
              <w:jc w:val="center"/>
              <w:rPr>
                <w:b/>
              </w:rPr>
            </w:pPr>
            <w:r w:rsidRPr="00166834">
              <w:rPr>
                <w:b/>
              </w:rPr>
              <w:t>Компетенция</w:t>
            </w:r>
          </w:p>
        </w:tc>
        <w:tc>
          <w:tcPr>
            <w:tcW w:w="4678" w:type="dxa"/>
          </w:tcPr>
          <w:p w:rsidR="008D739C" w:rsidRPr="00166834" w:rsidRDefault="008D739C" w:rsidP="001615E8">
            <w:pPr>
              <w:jc w:val="center"/>
              <w:rPr>
                <w:b/>
              </w:rPr>
            </w:pPr>
            <w:r w:rsidRPr="00166834">
              <w:rPr>
                <w:b/>
              </w:rPr>
              <w:t>Индикаторы достижения компетенций</w:t>
            </w:r>
          </w:p>
        </w:tc>
        <w:tc>
          <w:tcPr>
            <w:tcW w:w="3505" w:type="dxa"/>
          </w:tcPr>
          <w:p w:rsidR="008D739C" w:rsidRPr="00166834" w:rsidRDefault="008D739C" w:rsidP="001615E8">
            <w:pPr>
              <w:jc w:val="center"/>
              <w:rPr>
                <w:b/>
              </w:rPr>
            </w:pPr>
            <w:r w:rsidRPr="00166834">
              <w:rPr>
                <w:b/>
              </w:rPr>
              <w:t>Планируемые результаты обучения по дисциплине</w:t>
            </w:r>
          </w:p>
        </w:tc>
      </w:tr>
      <w:tr w:rsidR="008D739C" w:rsidRPr="00CB501B" w:rsidTr="00166834">
        <w:tc>
          <w:tcPr>
            <w:tcW w:w="1882" w:type="dxa"/>
          </w:tcPr>
          <w:p w:rsidR="008D739C" w:rsidRPr="00E86F14" w:rsidRDefault="008D739C" w:rsidP="00166834">
            <w:pPr>
              <w:autoSpaceDE w:val="0"/>
              <w:autoSpaceDN w:val="0"/>
              <w:adjustRightInd w:val="0"/>
              <w:rPr>
                <w:b/>
              </w:rPr>
            </w:pPr>
            <w:r w:rsidRPr="00E86F14">
              <w:rPr>
                <w:b/>
              </w:rPr>
              <w:t xml:space="preserve">ОПК-1. </w:t>
            </w:r>
          </w:p>
          <w:p w:rsidR="008D739C" w:rsidRDefault="008D739C" w:rsidP="00166834">
            <w:pPr>
              <w:autoSpaceDE w:val="0"/>
              <w:autoSpaceDN w:val="0"/>
              <w:adjustRightInd w:val="0"/>
            </w:pPr>
            <w:r w:rsidRPr="00213EFB">
              <w:t>Способен</w:t>
            </w:r>
            <w:r>
              <w:t>решать профессиональные задачи на основе знаний (на промежуточном уровне) экономической, организационной и управленческой теории</w:t>
            </w:r>
          </w:p>
          <w:p w:rsidR="008D739C" w:rsidRPr="00213EFB" w:rsidRDefault="008D739C" w:rsidP="00166834">
            <w:pPr>
              <w:autoSpaceDE w:val="0"/>
              <w:autoSpaceDN w:val="0"/>
              <w:adjustRightInd w:val="0"/>
              <w:rPr>
                <w:b/>
              </w:rPr>
            </w:pPr>
          </w:p>
        </w:tc>
        <w:tc>
          <w:tcPr>
            <w:tcW w:w="4678" w:type="dxa"/>
          </w:tcPr>
          <w:p w:rsidR="008D739C" w:rsidRPr="00A336A7" w:rsidRDefault="008D739C" w:rsidP="00166834">
            <w:pPr>
              <w:autoSpaceDE w:val="0"/>
              <w:autoSpaceDN w:val="0"/>
              <w:adjustRightInd w:val="0"/>
              <w:rPr>
                <w:b/>
              </w:rPr>
            </w:pPr>
            <w:r w:rsidRPr="00A336A7">
              <w:rPr>
                <w:b/>
              </w:rPr>
              <w:t>ОПК-1.1</w:t>
            </w:r>
          </w:p>
          <w:p w:rsidR="008D739C" w:rsidRPr="00572859" w:rsidRDefault="008D739C" w:rsidP="00166834">
            <w:pPr>
              <w:jc w:val="both"/>
            </w:pPr>
            <w:r w:rsidRPr="00A336A7">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8D739C" w:rsidRPr="00A336A7" w:rsidRDefault="008D739C" w:rsidP="00166834">
            <w:pPr>
              <w:autoSpaceDE w:val="0"/>
              <w:autoSpaceDN w:val="0"/>
              <w:adjustRightInd w:val="0"/>
              <w:rPr>
                <w:b/>
              </w:rPr>
            </w:pPr>
            <w:r w:rsidRPr="00A336A7">
              <w:rPr>
                <w:b/>
              </w:rPr>
              <w:t>ОПК-1.2</w:t>
            </w:r>
          </w:p>
          <w:p w:rsidR="008D739C" w:rsidRPr="00923A13" w:rsidRDefault="008D739C" w:rsidP="00166834">
            <w:pPr>
              <w:pStyle w:val="ListParagraph"/>
              <w:ind w:left="0"/>
            </w:pPr>
            <w:r w:rsidRPr="00A336A7">
              <w:rPr>
                <w:b/>
              </w:rPr>
              <w:t>Умеет:</w:t>
            </w:r>
            <w:r w:rsidRPr="00923A13">
              <w:t xml:space="preserve"> свободно оперировать определениями, взаимосвязями и методами менеджмента; применять на практике технологии менеджмента организации; оценивать внутреннюю и внешнюю среду организации; принимать самостоятельные решения в области текущего и стратегического развития организации.</w:t>
            </w:r>
          </w:p>
          <w:p w:rsidR="008D739C" w:rsidRPr="00A336A7" w:rsidRDefault="008D739C" w:rsidP="00166834">
            <w:pPr>
              <w:autoSpaceDE w:val="0"/>
              <w:autoSpaceDN w:val="0"/>
              <w:adjustRightInd w:val="0"/>
              <w:rPr>
                <w:b/>
              </w:rPr>
            </w:pPr>
            <w:r w:rsidRPr="00A336A7">
              <w:rPr>
                <w:b/>
              </w:rPr>
              <w:t>ОПК-1.3</w:t>
            </w:r>
          </w:p>
          <w:p w:rsidR="008D739C" w:rsidRPr="00335AFD" w:rsidRDefault="008D739C" w:rsidP="00166834">
            <w:pPr>
              <w:jc w:val="both"/>
            </w:pPr>
            <w:r w:rsidRPr="00A336A7">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05" w:type="dxa"/>
          </w:tcPr>
          <w:p w:rsidR="008D739C" w:rsidRPr="00166834" w:rsidRDefault="008D739C" w:rsidP="00166834">
            <w:pPr>
              <w:pStyle w:val="ListParagraph"/>
              <w:ind w:left="0"/>
              <w:jc w:val="both"/>
              <w:rPr>
                <w:b/>
              </w:rPr>
            </w:pPr>
            <w:r w:rsidRPr="00166834">
              <w:rPr>
                <w:b/>
              </w:rPr>
              <w:t>Знать:</w:t>
            </w:r>
          </w:p>
          <w:p w:rsidR="008D739C" w:rsidRPr="00166834" w:rsidRDefault="008D739C" w:rsidP="00166834">
            <w:pPr>
              <w:jc w:val="both"/>
            </w:pPr>
            <w:r w:rsidRPr="00166834">
              <w:t>- содержание основные понятия  и виды налогов;</w:t>
            </w:r>
          </w:p>
          <w:p w:rsidR="008D739C" w:rsidRPr="00166834" w:rsidRDefault="008D739C" w:rsidP="00166834">
            <w:pPr>
              <w:jc w:val="both"/>
            </w:pPr>
            <w:r w:rsidRPr="00166834">
              <w:t>- содержание правовых основ налогообложения;</w:t>
            </w:r>
          </w:p>
          <w:p w:rsidR="008D739C" w:rsidRPr="00166834" w:rsidRDefault="008D739C" w:rsidP="00166834">
            <w:pPr>
              <w:jc w:val="both"/>
            </w:pPr>
            <w:r w:rsidRPr="00166834">
              <w:t>- значение налогов и налогообложения в деятельности организации.</w:t>
            </w:r>
          </w:p>
          <w:p w:rsidR="008D739C" w:rsidRPr="00166834" w:rsidRDefault="008D739C" w:rsidP="00166834">
            <w:pPr>
              <w:jc w:val="both"/>
              <w:rPr>
                <w:b/>
              </w:rPr>
            </w:pPr>
            <w:r w:rsidRPr="00166834">
              <w:rPr>
                <w:b/>
              </w:rPr>
              <w:t>Уметь:</w:t>
            </w:r>
          </w:p>
          <w:p w:rsidR="008D739C" w:rsidRPr="00166834" w:rsidRDefault="008D739C" w:rsidP="00166834">
            <w:pPr>
              <w:pStyle w:val="ListParagraph"/>
              <w:ind w:left="0"/>
              <w:jc w:val="both"/>
            </w:pPr>
            <w:r w:rsidRPr="00166834">
              <w:t>- логически грамотно выражать свою точку зрения по экономической проблеме в сфере налогообложения;</w:t>
            </w:r>
          </w:p>
          <w:p w:rsidR="008D739C" w:rsidRPr="00166834" w:rsidRDefault="008D739C" w:rsidP="00166834">
            <w:pPr>
              <w:pStyle w:val="ListParagraph"/>
              <w:ind w:left="0"/>
              <w:jc w:val="both"/>
            </w:pPr>
            <w:r w:rsidRPr="00166834">
              <w:t>- анализировать и применять в своей деятельности виды налогов;</w:t>
            </w:r>
          </w:p>
          <w:p w:rsidR="008D739C" w:rsidRPr="00166834" w:rsidRDefault="008D739C" w:rsidP="00166834">
            <w:pPr>
              <w:jc w:val="both"/>
              <w:rPr>
                <w:b/>
              </w:rPr>
            </w:pPr>
            <w:r w:rsidRPr="00166834">
              <w:rPr>
                <w:b/>
              </w:rPr>
              <w:t>Владеть:</w:t>
            </w:r>
          </w:p>
          <w:p w:rsidR="008D739C" w:rsidRPr="00166834" w:rsidRDefault="008D739C" w:rsidP="00166834">
            <w:pPr>
              <w:pStyle w:val="ListParagraph"/>
              <w:ind w:left="0"/>
              <w:jc w:val="both"/>
            </w:pPr>
            <w:r w:rsidRPr="00166834">
              <w:t>- навыками работы с налоговыми режимами;</w:t>
            </w:r>
          </w:p>
          <w:p w:rsidR="008D739C" w:rsidRPr="00166834" w:rsidRDefault="008D739C" w:rsidP="00166834">
            <w:pPr>
              <w:jc w:val="both"/>
              <w:rPr>
                <w:b/>
              </w:rPr>
            </w:pPr>
            <w:r w:rsidRPr="00166834">
              <w:t>- навыками анализа налогов, решения задач, с использованием различных ставок и особенностей систем налогообложения.</w:t>
            </w:r>
          </w:p>
        </w:tc>
      </w:tr>
      <w:tr w:rsidR="008D739C" w:rsidRPr="00CB501B" w:rsidTr="00166834">
        <w:trPr>
          <w:trHeight w:val="416"/>
        </w:trPr>
        <w:tc>
          <w:tcPr>
            <w:tcW w:w="1882" w:type="dxa"/>
          </w:tcPr>
          <w:p w:rsidR="008D739C" w:rsidRPr="00A82879" w:rsidRDefault="008D739C" w:rsidP="00166834">
            <w:pPr>
              <w:rPr>
                <w:b/>
              </w:rPr>
            </w:pPr>
            <w:r w:rsidRPr="00A82879">
              <w:rPr>
                <w:b/>
              </w:rPr>
              <w:t xml:space="preserve">ОПК-2. </w:t>
            </w:r>
          </w:p>
          <w:p w:rsidR="008D739C" w:rsidRDefault="008D739C" w:rsidP="00166834">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8D739C" w:rsidRPr="00213EFB" w:rsidRDefault="008D739C" w:rsidP="00166834"/>
        </w:tc>
        <w:tc>
          <w:tcPr>
            <w:tcW w:w="4678" w:type="dxa"/>
          </w:tcPr>
          <w:p w:rsidR="008D739C" w:rsidRPr="00A82879" w:rsidRDefault="008D739C" w:rsidP="00166834">
            <w:pPr>
              <w:autoSpaceDE w:val="0"/>
              <w:autoSpaceDN w:val="0"/>
              <w:adjustRightInd w:val="0"/>
              <w:rPr>
                <w:b/>
              </w:rPr>
            </w:pPr>
            <w:r w:rsidRPr="00A82879">
              <w:rPr>
                <w:b/>
              </w:rPr>
              <w:t>ОПК-2.1</w:t>
            </w:r>
          </w:p>
          <w:p w:rsidR="008D739C" w:rsidRPr="00150B67" w:rsidRDefault="008D739C" w:rsidP="00166834">
            <w:pPr>
              <w:autoSpaceDE w:val="0"/>
              <w:autoSpaceDN w:val="0"/>
              <w:adjustRightInd w:val="0"/>
              <w:jc w:val="both"/>
            </w:pPr>
            <w:r w:rsidRPr="00A82879">
              <w:rPr>
                <w:b/>
              </w:rPr>
              <w:t>Знает:</w:t>
            </w:r>
            <w:r w:rsidRPr="00150B67">
              <w:t xml:space="preserve">нормативно-правовую документацию,регламентирующую деятельность </w:t>
            </w:r>
            <w:r>
              <w:t>организаций</w:t>
            </w:r>
            <w:r w:rsidRPr="00150B67">
              <w:t>; особенности</w:t>
            </w:r>
          </w:p>
          <w:p w:rsidR="008D739C" w:rsidRPr="00C9101B" w:rsidRDefault="008D739C" w:rsidP="00166834">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8D739C" w:rsidRPr="00A82879" w:rsidRDefault="008D739C" w:rsidP="00166834">
            <w:pPr>
              <w:autoSpaceDE w:val="0"/>
              <w:autoSpaceDN w:val="0"/>
              <w:adjustRightInd w:val="0"/>
              <w:rPr>
                <w:b/>
              </w:rPr>
            </w:pPr>
            <w:r w:rsidRPr="00A82879">
              <w:rPr>
                <w:b/>
              </w:rPr>
              <w:t>ОПК-2.2</w:t>
            </w:r>
          </w:p>
          <w:p w:rsidR="008D739C" w:rsidRPr="000B6BED" w:rsidRDefault="008D739C" w:rsidP="00166834">
            <w:pPr>
              <w:autoSpaceDE w:val="0"/>
              <w:autoSpaceDN w:val="0"/>
              <w:adjustRightInd w:val="0"/>
              <w:jc w:val="both"/>
            </w:pPr>
            <w:r w:rsidRPr="00A82879">
              <w:rPr>
                <w:b/>
              </w:rPr>
              <w:t>Умеет:</w:t>
            </w:r>
            <w:r w:rsidRPr="000B6BED">
              <w:t>применять действующие отечественные и международныенормативные документы прирешении задач профессиональнойдеятельности</w:t>
            </w:r>
            <w:r>
              <w:t xml:space="preserve"> в организации</w:t>
            </w:r>
            <w:r w:rsidRPr="000B6BED">
              <w:t>; проводить</w:t>
            </w:r>
          </w:p>
          <w:p w:rsidR="008D739C" w:rsidRDefault="008D739C" w:rsidP="00166834">
            <w:pPr>
              <w:autoSpaceDE w:val="0"/>
              <w:autoSpaceDN w:val="0"/>
              <w:adjustRightInd w:val="0"/>
              <w:jc w:val="both"/>
            </w:pPr>
            <w:r>
              <w:t>статистические, социологические</w:t>
            </w:r>
            <w:r w:rsidRPr="000B6BED">
              <w:t xml:space="preserve"> исследованияи использовать коммуникаци</w:t>
            </w:r>
            <w:r>
              <w:t>онные технологии</w:t>
            </w:r>
            <w:r w:rsidRPr="000B6BED">
              <w:t xml:space="preserve"> для продвижения продуктов и услуг </w:t>
            </w:r>
            <w:r>
              <w:t>организаций.</w:t>
            </w:r>
          </w:p>
          <w:p w:rsidR="008D739C" w:rsidRPr="00B169D3" w:rsidRDefault="008D739C" w:rsidP="00166834">
            <w:pPr>
              <w:autoSpaceDE w:val="0"/>
              <w:autoSpaceDN w:val="0"/>
              <w:adjustRightInd w:val="0"/>
              <w:rPr>
                <w:b/>
              </w:rPr>
            </w:pPr>
            <w:r w:rsidRPr="00B169D3">
              <w:rPr>
                <w:b/>
              </w:rPr>
              <w:t>ОПК-2.3</w:t>
            </w:r>
          </w:p>
          <w:p w:rsidR="008D739C" w:rsidRPr="001D7847" w:rsidRDefault="008D739C" w:rsidP="00166834">
            <w:pPr>
              <w:autoSpaceDE w:val="0"/>
              <w:autoSpaceDN w:val="0"/>
              <w:adjustRightInd w:val="0"/>
              <w:jc w:val="both"/>
            </w:pPr>
            <w:r w:rsidRPr="00B169D3">
              <w:rPr>
                <w:b/>
              </w:rPr>
              <w:t>Владеет:</w:t>
            </w:r>
            <w:r w:rsidRPr="001D7847">
              <w:t xml:space="preserve">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3505" w:type="dxa"/>
          </w:tcPr>
          <w:p w:rsidR="008D739C" w:rsidRPr="00166834" w:rsidRDefault="008D739C" w:rsidP="00AD7E93">
            <w:pPr>
              <w:pStyle w:val="ListParagraph"/>
              <w:ind w:left="0"/>
              <w:jc w:val="both"/>
              <w:rPr>
                <w:b/>
              </w:rPr>
            </w:pPr>
            <w:r w:rsidRPr="00166834">
              <w:rPr>
                <w:b/>
              </w:rPr>
              <w:t>Знать:</w:t>
            </w:r>
          </w:p>
          <w:p w:rsidR="008D739C" w:rsidRPr="00166834" w:rsidRDefault="008D739C" w:rsidP="00166834">
            <w:pPr>
              <w:jc w:val="both"/>
            </w:pPr>
            <w:r w:rsidRPr="00166834">
              <w:t xml:space="preserve">- содержание </w:t>
            </w:r>
            <w:r>
              <w:t>нормативно-правовой документации по налогооблажению</w:t>
            </w:r>
            <w:r w:rsidRPr="00166834">
              <w:t xml:space="preserve">  и виды налогов;</w:t>
            </w:r>
          </w:p>
          <w:p w:rsidR="008D739C" w:rsidRPr="00166834" w:rsidRDefault="008D739C" w:rsidP="00166834">
            <w:pPr>
              <w:jc w:val="both"/>
            </w:pPr>
            <w:r w:rsidRPr="00166834">
              <w:t xml:space="preserve">- значение </w:t>
            </w:r>
            <w:r>
              <w:t xml:space="preserve">проведения статистических </w:t>
            </w:r>
            <w:r w:rsidRPr="00150B67">
              <w:t>исследований</w:t>
            </w:r>
            <w:r>
              <w:t xml:space="preserve">по формированию </w:t>
            </w:r>
            <w:r w:rsidRPr="00166834">
              <w:t>налогов и налогообложени</w:t>
            </w:r>
            <w:r>
              <w:t>ю</w:t>
            </w:r>
            <w:r w:rsidRPr="00166834">
              <w:t xml:space="preserve"> в экономике  и развития новых направлений деятельности и организаций</w:t>
            </w:r>
            <w:r>
              <w:t>.</w:t>
            </w:r>
          </w:p>
          <w:p w:rsidR="008D739C" w:rsidRPr="00166834" w:rsidRDefault="008D739C" w:rsidP="00166834">
            <w:pPr>
              <w:jc w:val="both"/>
            </w:pPr>
            <w:r w:rsidRPr="00166834">
              <w:t>.</w:t>
            </w:r>
          </w:p>
          <w:p w:rsidR="008D739C" w:rsidRPr="00166834" w:rsidRDefault="008D739C" w:rsidP="00166834">
            <w:pPr>
              <w:jc w:val="both"/>
              <w:rPr>
                <w:b/>
              </w:rPr>
            </w:pPr>
            <w:r w:rsidRPr="00166834">
              <w:rPr>
                <w:b/>
              </w:rPr>
              <w:t>Уметь:</w:t>
            </w:r>
          </w:p>
          <w:p w:rsidR="008D739C" w:rsidRPr="00166834" w:rsidRDefault="008D739C" w:rsidP="00166834">
            <w:pPr>
              <w:pStyle w:val="ListParagraph"/>
              <w:ind w:left="0"/>
              <w:jc w:val="both"/>
            </w:pPr>
            <w:r w:rsidRPr="00166834">
              <w:t>свободно оперировать понятиями налогообложения и налоговой системы;</w:t>
            </w:r>
          </w:p>
          <w:p w:rsidR="008D739C" w:rsidRPr="00166834" w:rsidRDefault="008D739C" w:rsidP="00166834">
            <w:pPr>
              <w:pStyle w:val="ListParagraph"/>
              <w:ind w:left="0"/>
              <w:jc w:val="both"/>
            </w:pPr>
            <w:r w:rsidRPr="00166834">
              <w:t>- логически грамотно выражать свою точку зрения по экономической проблеме в сфере налогообложения;</w:t>
            </w:r>
          </w:p>
          <w:p w:rsidR="008D739C" w:rsidRPr="00166834" w:rsidRDefault="008D739C" w:rsidP="00166834">
            <w:pPr>
              <w:pStyle w:val="ListParagraph"/>
              <w:ind w:left="0"/>
              <w:jc w:val="both"/>
              <w:rPr>
                <w:b/>
              </w:rPr>
            </w:pPr>
            <w:r w:rsidRPr="00166834">
              <w:t>-</w:t>
            </w:r>
            <w:r w:rsidRPr="00166834">
              <w:rPr>
                <w:b/>
              </w:rPr>
              <w:t>Владеть:</w:t>
            </w:r>
          </w:p>
          <w:p w:rsidR="008D739C" w:rsidRPr="00166834" w:rsidRDefault="008D739C" w:rsidP="00166834">
            <w:pPr>
              <w:pStyle w:val="ListParagraph"/>
              <w:ind w:left="0"/>
              <w:jc w:val="both"/>
            </w:pPr>
            <w:r w:rsidRPr="00166834">
              <w:t>понятийно-категориальным аппаратом налогов и налоговой системы;</w:t>
            </w:r>
          </w:p>
          <w:p w:rsidR="008D739C" w:rsidRPr="00166834" w:rsidRDefault="008D739C" w:rsidP="00166834">
            <w:pPr>
              <w:pStyle w:val="ListParagraph"/>
              <w:ind w:left="0"/>
              <w:jc w:val="both"/>
            </w:pPr>
            <w:r w:rsidRPr="00166834">
              <w:t>- навыками работы с налоговыми режимами.</w:t>
            </w:r>
          </w:p>
          <w:p w:rsidR="008D739C" w:rsidRPr="00166834" w:rsidRDefault="008D739C" w:rsidP="00AD7E93">
            <w:pPr>
              <w:autoSpaceDE w:val="0"/>
              <w:autoSpaceDN w:val="0"/>
              <w:adjustRightInd w:val="0"/>
              <w:jc w:val="both"/>
              <w:rPr>
                <w:b/>
                <w:highlight w:val="green"/>
              </w:rPr>
            </w:pPr>
          </w:p>
        </w:tc>
      </w:tr>
      <w:tr w:rsidR="008D739C" w:rsidRPr="00CB501B" w:rsidTr="00166834">
        <w:trPr>
          <w:trHeight w:val="416"/>
        </w:trPr>
        <w:tc>
          <w:tcPr>
            <w:tcW w:w="1882" w:type="dxa"/>
          </w:tcPr>
          <w:p w:rsidR="008D739C" w:rsidRPr="00B169D3" w:rsidRDefault="008D739C" w:rsidP="00166834">
            <w:pPr>
              <w:autoSpaceDE w:val="0"/>
              <w:autoSpaceDN w:val="0"/>
              <w:adjustRightInd w:val="0"/>
              <w:rPr>
                <w:b/>
              </w:rPr>
            </w:pPr>
            <w:r w:rsidRPr="00B169D3">
              <w:rPr>
                <w:b/>
              </w:rPr>
              <w:t>ПК-4</w:t>
            </w:r>
          </w:p>
          <w:p w:rsidR="008D739C" w:rsidRPr="00797BB2" w:rsidRDefault="008D739C" w:rsidP="00166834">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4678" w:type="dxa"/>
          </w:tcPr>
          <w:p w:rsidR="008D739C" w:rsidRPr="00B169D3" w:rsidRDefault="008D739C" w:rsidP="00166834">
            <w:pPr>
              <w:autoSpaceDE w:val="0"/>
              <w:autoSpaceDN w:val="0"/>
              <w:adjustRightInd w:val="0"/>
              <w:rPr>
                <w:b/>
              </w:rPr>
            </w:pPr>
            <w:r w:rsidRPr="00B169D3">
              <w:rPr>
                <w:b/>
              </w:rPr>
              <w:t>ПК-4.1</w:t>
            </w:r>
          </w:p>
          <w:p w:rsidR="008D739C" w:rsidRPr="00AB1699" w:rsidRDefault="008D739C" w:rsidP="00166834">
            <w:pPr>
              <w:autoSpaceDE w:val="0"/>
              <w:autoSpaceDN w:val="0"/>
              <w:adjustRightInd w:val="0"/>
              <w:jc w:val="both"/>
            </w:pPr>
            <w:r w:rsidRPr="00B169D3">
              <w:rPr>
                <w:b/>
              </w:rPr>
              <w:t>Знает:</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8D739C" w:rsidRPr="00B169D3" w:rsidRDefault="008D739C" w:rsidP="00166834">
            <w:pPr>
              <w:autoSpaceDE w:val="0"/>
              <w:autoSpaceDN w:val="0"/>
              <w:adjustRightInd w:val="0"/>
              <w:rPr>
                <w:b/>
              </w:rPr>
            </w:pPr>
            <w:r w:rsidRPr="00B169D3">
              <w:rPr>
                <w:b/>
              </w:rPr>
              <w:t>ПК-4.2</w:t>
            </w:r>
          </w:p>
          <w:p w:rsidR="008D739C" w:rsidRPr="00AB1699" w:rsidRDefault="008D739C" w:rsidP="00166834">
            <w:pPr>
              <w:autoSpaceDE w:val="0"/>
              <w:autoSpaceDN w:val="0"/>
              <w:adjustRightInd w:val="0"/>
              <w:jc w:val="both"/>
            </w:pPr>
            <w:r w:rsidRPr="00B169D3">
              <w:rPr>
                <w:b/>
              </w:rPr>
              <w:t>Умеет:</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8D739C" w:rsidRPr="00B169D3" w:rsidRDefault="008D739C" w:rsidP="00166834">
            <w:pPr>
              <w:autoSpaceDE w:val="0"/>
              <w:autoSpaceDN w:val="0"/>
              <w:adjustRightInd w:val="0"/>
              <w:rPr>
                <w:b/>
              </w:rPr>
            </w:pPr>
            <w:r w:rsidRPr="00B169D3">
              <w:rPr>
                <w:b/>
              </w:rPr>
              <w:t>ПК-4.3</w:t>
            </w:r>
          </w:p>
          <w:p w:rsidR="008D739C" w:rsidRPr="00AB1699" w:rsidRDefault="008D739C" w:rsidP="00166834">
            <w:pPr>
              <w:autoSpaceDE w:val="0"/>
              <w:autoSpaceDN w:val="0"/>
              <w:adjustRightInd w:val="0"/>
            </w:pPr>
            <w:r w:rsidRPr="00B169D3">
              <w:rPr>
                <w:b/>
              </w:rPr>
              <w:t>Владеет:</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3505" w:type="dxa"/>
          </w:tcPr>
          <w:p w:rsidR="008D739C" w:rsidRPr="00166834" w:rsidRDefault="008D739C" w:rsidP="00AD7E93">
            <w:pPr>
              <w:pStyle w:val="ListParagraph"/>
              <w:ind w:left="0"/>
              <w:jc w:val="both"/>
              <w:rPr>
                <w:b/>
              </w:rPr>
            </w:pPr>
            <w:r w:rsidRPr="00166834">
              <w:rPr>
                <w:b/>
              </w:rPr>
              <w:t>Знать:</w:t>
            </w:r>
          </w:p>
          <w:p w:rsidR="008D739C" w:rsidRPr="00166834" w:rsidRDefault="008D739C" w:rsidP="00AD7E93">
            <w:r w:rsidRPr="00166834">
              <w:t>- содержание правовых основ налогообложения;</w:t>
            </w:r>
          </w:p>
          <w:p w:rsidR="008D739C" w:rsidRPr="00166834" w:rsidRDefault="008D739C" w:rsidP="00AD7E93">
            <w:r w:rsidRPr="00166834">
              <w:t>- значение, порядок расчета ,планирования   налогов.</w:t>
            </w:r>
          </w:p>
          <w:p w:rsidR="008D739C" w:rsidRPr="00166834" w:rsidRDefault="008D739C" w:rsidP="00AD7E93">
            <w:r w:rsidRPr="00166834">
              <w:t>-порядок применения  основных методов финансового менеджмента</w:t>
            </w:r>
            <w:r w:rsidRPr="00166834">
              <w:rPr>
                <w:color w:val="000000"/>
              </w:rPr>
              <w:t xml:space="preserve"> в части налогообложения.</w:t>
            </w:r>
          </w:p>
          <w:p w:rsidR="008D739C" w:rsidRPr="00166834" w:rsidRDefault="008D739C" w:rsidP="00AD7E93">
            <w:pPr>
              <w:jc w:val="both"/>
              <w:rPr>
                <w:b/>
              </w:rPr>
            </w:pPr>
            <w:r w:rsidRPr="00166834">
              <w:rPr>
                <w:b/>
              </w:rPr>
              <w:t>Уметь:</w:t>
            </w:r>
          </w:p>
          <w:p w:rsidR="008D739C" w:rsidRPr="00166834" w:rsidRDefault="008D739C" w:rsidP="00AD7E93">
            <w:pPr>
              <w:pStyle w:val="ListParagraph"/>
              <w:ind w:left="0"/>
            </w:pPr>
            <w:r w:rsidRPr="00166834">
              <w:t>- анализировать и применять в своей деятельности виды налогов;</w:t>
            </w:r>
          </w:p>
          <w:p w:rsidR="008D739C" w:rsidRPr="00166834" w:rsidRDefault="008D739C" w:rsidP="00AD7E93">
            <w:pPr>
              <w:pStyle w:val="ListParagraph"/>
              <w:ind w:left="0"/>
            </w:pPr>
            <w:r w:rsidRPr="00166834">
              <w:t>-осуществлять планирование налогообложения на предприятии</w:t>
            </w:r>
          </w:p>
          <w:p w:rsidR="008D739C" w:rsidRPr="00166834" w:rsidRDefault="008D739C" w:rsidP="00AD7E93">
            <w:pPr>
              <w:pStyle w:val="ListParagraph"/>
              <w:ind w:left="0"/>
            </w:pPr>
            <w:r w:rsidRPr="00166834">
              <w:t>- анализировать налогообложение предприятия</w:t>
            </w:r>
          </w:p>
          <w:p w:rsidR="008D739C" w:rsidRPr="00166834" w:rsidRDefault="008D739C" w:rsidP="00AD7E93">
            <w:pPr>
              <w:jc w:val="both"/>
              <w:rPr>
                <w:b/>
              </w:rPr>
            </w:pPr>
            <w:r w:rsidRPr="00166834">
              <w:rPr>
                <w:b/>
              </w:rPr>
              <w:t>Владеть:</w:t>
            </w:r>
          </w:p>
          <w:p w:rsidR="008D739C" w:rsidRPr="00166834" w:rsidRDefault="008D739C" w:rsidP="00AD7E93">
            <w:pPr>
              <w:autoSpaceDE w:val="0"/>
              <w:autoSpaceDN w:val="0"/>
              <w:adjustRightInd w:val="0"/>
              <w:jc w:val="both"/>
              <w:rPr>
                <w:b/>
                <w:highlight w:val="green"/>
              </w:rPr>
            </w:pPr>
            <w:r w:rsidRPr="00166834">
              <w:t>- навыками анализа налогов, решения задач, с использованием различных ставок и особенностей систем налогообложения.-</w:t>
            </w:r>
          </w:p>
        </w:tc>
      </w:tr>
    </w:tbl>
    <w:p w:rsidR="008D739C" w:rsidRPr="00DC11F5" w:rsidRDefault="008D739C"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8D739C" w:rsidRDefault="008D739C" w:rsidP="00ED4788">
      <w:pPr>
        <w:ind w:firstLine="142"/>
        <w:jc w:val="both"/>
      </w:pPr>
    </w:p>
    <w:p w:rsidR="008D739C" w:rsidRDefault="008D739C" w:rsidP="0016683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739C" w:rsidRPr="006237AC" w:rsidRDefault="008D739C" w:rsidP="0016683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D739C" w:rsidRPr="00DC11F5" w:rsidRDefault="008D739C" w:rsidP="00166834">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предпринимательской.</w:t>
      </w:r>
    </w:p>
    <w:p w:rsidR="008D739C" w:rsidRPr="00DC11F5" w:rsidRDefault="008D739C" w:rsidP="0016683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D739C" w:rsidRPr="00DC11F5" w:rsidRDefault="008D739C"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2"/>
        <w:gridCol w:w="3119"/>
        <w:gridCol w:w="2292"/>
        <w:gridCol w:w="2953"/>
      </w:tblGrid>
      <w:tr w:rsidR="008D739C" w:rsidRPr="00773C99" w:rsidTr="00C45A9F">
        <w:tc>
          <w:tcPr>
            <w:tcW w:w="1422" w:type="dxa"/>
          </w:tcPr>
          <w:p w:rsidR="008D739C" w:rsidRPr="00773C99" w:rsidRDefault="008D739C" w:rsidP="00637074">
            <w:pPr>
              <w:suppressAutoHyphens/>
              <w:jc w:val="both"/>
            </w:pPr>
            <w:r w:rsidRPr="00773C99">
              <w:t>Код компетенции</w:t>
            </w:r>
          </w:p>
        </w:tc>
        <w:tc>
          <w:tcPr>
            <w:tcW w:w="3119" w:type="dxa"/>
          </w:tcPr>
          <w:p w:rsidR="008D739C" w:rsidRPr="00773C99" w:rsidRDefault="008D739C" w:rsidP="00C45A9F">
            <w:pPr>
              <w:suppressAutoHyphens/>
              <w:jc w:val="center"/>
            </w:pPr>
            <w:r w:rsidRPr="00773C99">
              <w:t>Предшествующие дисциплины</w:t>
            </w:r>
          </w:p>
        </w:tc>
        <w:tc>
          <w:tcPr>
            <w:tcW w:w="2292" w:type="dxa"/>
          </w:tcPr>
          <w:p w:rsidR="008D739C" w:rsidRPr="00773C99" w:rsidRDefault="008D739C" w:rsidP="00C45A9F">
            <w:pPr>
              <w:suppressAutoHyphens/>
              <w:jc w:val="center"/>
            </w:pPr>
            <w:r w:rsidRPr="00773C99">
              <w:t>Параллельно осваиваемые</w:t>
            </w:r>
          </w:p>
        </w:tc>
        <w:tc>
          <w:tcPr>
            <w:tcW w:w="2953" w:type="dxa"/>
          </w:tcPr>
          <w:p w:rsidR="008D739C" w:rsidRPr="00773C99" w:rsidRDefault="008D739C" w:rsidP="00C45A9F">
            <w:pPr>
              <w:suppressAutoHyphens/>
              <w:jc w:val="center"/>
            </w:pPr>
            <w:r w:rsidRPr="00773C99">
              <w:t>Последующие дисциплины</w:t>
            </w:r>
          </w:p>
        </w:tc>
      </w:tr>
      <w:tr w:rsidR="008D739C" w:rsidRPr="00773C99" w:rsidTr="00C45A9F">
        <w:tc>
          <w:tcPr>
            <w:tcW w:w="1422" w:type="dxa"/>
          </w:tcPr>
          <w:p w:rsidR="008D739C" w:rsidRDefault="008D739C" w:rsidP="00637074">
            <w:pPr>
              <w:suppressAutoHyphens/>
              <w:jc w:val="both"/>
            </w:pPr>
            <w:r>
              <w:t>ОПК-1</w:t>
            </w:r>
          </w:p>
        </w:tc>
        <w:tc>
          <w:tcPr>
            <w:tcW w:w="3119" w:type="dxa"/>
          </w:tcPr>
          <w:p w:rsidR="008D739C" w:rsidRDefault="008D739C" w:rsidP="00685396">
            <w:pPr>
              <w:autoSpaceDE w:val="0"/>
              <w:autoSpaceDN w:val="0"/>
              <w:adjustRightInd w:val="0"/>
            </w:pPr>
            <w:r w:rsidRPr="003235D5">
              <w:t>Математика</w:t>
            </w:r>
            <w:r>
              <w:t>;</w:t>
            </w:r>
          </w:p>
          <w:p w:rsidR="008D739C" w:rsidRPr="003235D5" w:rsidRDefault="008D739C" w:rsidP="00685396">
            <w:pPr>
              <w:autoSpaceDE w:val="0"/>
              <w:autoSpaceDN w:val="0"/>
              <w:adjustRightInd w:val="0"/>
            </w:pPr>
            <w:r w:rsidRPr="003235D5">
              <w:t>Экономика</w:t>
            </w:r>
            <w:r w:rsidRPr="0053544C">
              <w:t>(микроэкономика, макроэкономика)</w:t>
            </w:r>
            <w:r>
              <w:t>;</w:t>
            </w:r>
          </w:p>
          <w:p w:rsidR="008D739C" w:rsidRDefault="008D739C" w:rsidP="00685396">
            <w:pPr>
              <w:autoSpaceDE w:val="0"/>
              <w:autoSpaceDN w:val="0"/>
              <w:adjustRightInd w:val="0"/>
              <w:rPr>
                <w:color w:val="000000"/>
              </w:rPr>
            </w:pPr>
            <w:r w:rsidRPr="003235D5">
              <w:rPr>
                <w:color w:val="000000"/>
              </w:rPr>
              <w:t>Теория менеджмента</w:t>
            </w:r>
            <w:r>
              <w:rPr>
                <w:color w:val="000000"/>
              </w:rPr>
              <w:t>;</w:t>
            </w:r>
          </w:p>
          <w:p w:rsidR="008D739C" w:rsidRDefault="008D739C" w:rsidP="00685396">
            <w:pPr>
              <w:autoSpaceDE w:val="0"/>
              <w:autoSpaceDN w:val="0"/>
              <w:adjustRightInd w:val="0"/>
            </w:pPr>
            <w:r w:rsidRPr="003235D5">
              <w:t>Менеджмент организаций</w:t>
            </w:r>
            <w:r>
              <w:t>;</w:t>
            </w:r>
          </w:p>
          <w:p w:rsidR="008D739C" w:rsidRDefault="008D739C" w:rsidP="00685396">
            <w:pPr>
              <w:autoSpaceDE w:val="0"/>
              <w:autoSpaceDN w:val="0"/>
              <w:adjustRightInd w:val="0"/>
              <w:rPr>
                <w:color w:val="000000"/>
              </w:rPr>
            </w:pPr>
            <w:r w:rsidRPr="003235D5">
              <w:rPr>
                <w:color w:val="000000"/>
              </w:rPr>
              <w:t>Финансовый и управленческий учет</w:t>
            </w:r>
            <w:r>
              <w:rPr>
                <w:color w:val="000000"/>
              </w:rPr>
              <w:t>;</w:t>
            </w:r>
          </w:p>
          <w:p w:rsidR="008D739C" w:rsidRDefault="008D739C" w:rsidP="00685396">
            <w:r w:rsidRPr="000D33DE">
              <w:t>Ознакомительная практика</w:t>
            </w:r>
            <w:r>
              <w:t>;</w:t>
            </w:r>
          </w:p>
          <w:p w:rsidR="008D739C" w:rsidRDefault="008D739C" w:rsidP="00685396">
            <w:pPr>
              <w:autoSpaceDE w:val="0"/>
              <w:autoSpaceDN w:val="0"/>
              <w:adjustRightInd w:val="0"/>
              <w:rPr>
                <w:color w:val="000000"/>
              </w:rPr>
            </w:pPr>
            <w:r w:rsidRPr="003235D5">
              <w:t>Маркетинг</w:t>
            </w:r>
            <w:r>
              <w:t>;</w:t>
            </w:r>
          </w:p>
          <w:p w:rsidR="008D739C" w:rsidRPr="003235D5" w:rsidRDefault="008D739C" w:rsidP="00685396">
            <w:pPr>
              <w:autoSpaceDE w:val="0"/>
              <w:autoSpaceDN w:val="0"/>
              <w:adjustRightInd w:val="0"/>
            </w:pPr>
            <w:r w:rsidRPr="003235D5">
              <w:rPr>
                <w:color w:val="000000"/>
              </w:rPr>
              <w:t>Экономика предприятия (организации)</w:t>
            </w:r>
            <w:r>
              <w:rPr>
                <w:color w:val="000000"/>
              </w:rPr>
              <w:t>.</w:t>
            </w:r>
          </w:p>
        </w:tc>
        <w:tc>
          <w:tcPr>
            <w:tcW w:w="2292" w:type="dxa"/>
          </w:tcPr>
          <w:p w:rsidR="008D739C" w:rsidRDefault="008D739C" w:rsidP="00B055B8">
            <w:pPr>
              <w:autoSpaceDE w:val="0"/>
              <w:autoSpaceDN w:val="0"/>
              <w:adjustRightInd w:val="0"/>
            </w:pPr>
            <w:r w:rsidRPr="003235D5">
              <w:t>Маркетинг</w:t>
            </w:r>
            <w:r>
              <w:t>;</w:t>
            </w:r>
          </w:p>
          <w:p w:rsidR="008D739C" w:rsidRDefault="008D739C" w:rsidP="00B055B8">
            <w:pPr>
              <w:autoSpaceDE w:val="0"/>
              <w:autoSpaceDN w:val="0"/>
              <w:adjustRightInd w:val="0"/>
              <w:rPr>
                <w:color w:val="000000"/>
              </w:rPr>
            </w:pPr>
            <w:r w:rsidRPr="003235D5">
              <w:rPr>
                <w:color w:val="000000"/>
              </w:rPr>
              <w:t xml:space="preserve"> Экономика предприятия (организации)</w:t>
            </w:r>
            <w:r>
              <w:rPr>
                <w:color w:val="000000"/>
              </w:rPr>
              <w:t xml:space="preserve">; </w:t>
            </w:r>
          </w:p>
          <w:p w:rsidR="008D739C" w:rsidRDefault="008D739C" w:rsidP="00B055B8">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8D739C" w:rsidRDefault="008D739C" w:rsidP="00B055B8">
            <w:pPr>
              <w:autoSpaceDE w:val="0"/>
              <w:autoSpaceDN w:val="0"/>
              <w:adjustRightInd w:val="0"/>
              <w:rPr>
                <w:color w:val="000000"/>
              </w:rPr>
            </w:pPr>
            <w:r w:rsidRPr="003235D5">
              <w:rPr>
                <w:color w:val="000000"/>
              </w:rPr>
              <w:t>Экономический анализ</w:t>
            </w:r>
            <w:r>
              <w:rPr>
                <w:color w:val="000000"/>
              </w:rPr>
              <w:t>;</w:t>
            </w:r>
          </w:p>
        </w:tc>
        <w:tc>
          <w:tcPr>
            <w:tcW w:w="2953" w:type="dxa"/>
          </w:tcPr>
          <w:p w:rsidR="008D739C" w:rsidRDefault="008D739C" w:rsidP="00685396">
            <w:pPr>
              <w:autoSpaceDE w:val="0"/>
              <w:autoSpaceDN w:val="0"/>
              <w:adjustRightInd w:val="0"/>
            </w:pPr>
            <w:r w:rsidRPr="000D33DE">
              <w:t>Технологическая (проектно-технологическая) практика</w:t>
            </w:r>
            <w:r>
              <w:t>;</w:t>
            </w:r>
          </w:p>
          <w:p w:rsidR="008D739C" w:rsidRPr="00773C99" w:rsidRDefault="008D739C" w:rsidP="00685396">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8D739C" w:rsidRPr="00773C99" w:rsidTr="00C45A9F">
        <w:tc>
          <w:tcPr>
            <w:tcW w:w="1422" w:type="dxa"/>
          </w:tcPr>
          <w:p w:rsidR="008D739C" w:rsidRPr="00773C99" w:rsidRDefault="008D739C" w:rsidP="00637074">
            <w:pPr>
              <w:suppressAutoHyphens/>
              <w:jc w:val="both"/>
            </w:pPr>
            <w:r>
              <w:t>ОПК-4</w:t>
            </w:r>
          </w:p>
        </w:tc>
        <w:tc>
          <w:tcPr>
            <w:tcW w:w="3119" w:type="dxa"/>
          </w:tcPr>
          <w:p w:rsidR="008D739C" w:rsidRPr="003235D5" w:rsidRDefault="008D739C" w:rsidP="00C45A9F">
            <w:pPr>
              <w:autoSpaceDE w:val="0"/>
              <w:autoSpaceDN w:val="0"/>
              <w:adjustRightInd w:val="0"/>
            </w:pPr>
            <w:r w:rsidRPr="003235D5">
              <w:t>Экономика</w:t>
            </w:r>
            <w:r w:rsidRPr="0053544C">
              <w:t>(микроэкономика, макроэкономика)</w:t>
            </w:r>
            <w:r>
              <w:t>;</w:t>
            </w:r>
          </w:p>
          <w:p w:rsidR="008D739C" w:rsidRDefault="008D739C" w:rsidP="00C45A9F">
            <w:pPr>
              <w:autoSpaceDE w:val="0"/>
              <w:autoSpaceDN w:val="0"/>
              <w:adjustRightInd w:val="0"/>
              <w:rPr>
                <w:color w:val="000000"/>
              </w:rPr>
            </w:pPr>
            <w:r w:rsidRPr="003235D5">
              <w:rPr>
                <w:color w:val="000000"/>
              </w:rPr>
              <w:t>Финансовый и управленческий учет</w:t>
            </w:r>
            <w:r>
              <w:rPr>
                <w:color w:val="000000"/>
              </w:rPr>
              <w:t>;</w:t>
            </w:r>
          </w:p>
          <w:p w:rsidR="008D739C" w:rsidRPr="00773C99" w:rsidRDefault="008D739C" w:rsidP="00B055B8">
            <w:pPr>
              <w:autoSpaceDE w:val="0"/>
              <w:autoSpaceDN w:val="0"/>
              <w:adjustRightInd w:val="0"/>
            </w:pPr>
          </w:p>
        </w:tc>
        <w:tc>
          <w:tcPr>
            <w:tcW w:w="2292" w:type="dxa"/>
          </w:tcPr>
          <w:p w:rsidR="008D739C" w:rsidRDefault="008D739C" w:rsidP="00C45A9F">
            <w:pPr>
              <w:rPr>
                <w:color w:val="000000"/>
              </w:rPr>
            </w:pPr>
            <w:r w:rsidRPr="003235D5">
              <w:rPr>
                <w:color w:val="000000"/>
              </w:rPr>
              <w:t>Основы предпринимательской деятельности</w:t>
            </w:r>
            <w:r>
              <w:rPr>
                <w:color w:val="000000"/>
              </w:rPr>
              <w:t>;</w:t>
            </w:r>
          </w:p>
          <w:p w:rsidR="008D739C" w:rsidRPr="003235D5" w:rsidRDefault="008D739C" w:rsidP="00C45A9F">
            <w:pPr>
              <w:rPr>
                <w:color w:val="000000"/>
              </w:rPr>
            </w:pPr>
            <w:r w:rsidRPr="00067628">
              <w:t>Управление инвестиционной деятельностью</w:t>
            </w:r>
            <w:r>
              <w:t>;</w:t>
            </w:r>
          </w:p>
          <w:p w:rsidR="008D739C" w:rsidRPr="00773C99" w:rsidRDefault="008D739C" w:rsidP="00C45A9F">
            <w:pPr>
              <w:autoSpaceDE w:val="0"/>
              <w:autoSpaceDN w:val="0"/>
              <w:adjustRightInd w:val="0"/>
            </w:pPr>
            <w:r w:rsidRPr="003235D5">
              <w:rPr>
                <w:color w:val="000000"/>
              </w:rPr>
              <w:t>Бизнес-планирование</w:t>
            </w:r>
            <w:r>
              <w:rPr>
                <w:color w:val="000000"/>
              </w:rPr>
              <w:t>.</w:t>
            </w:r>
          </w:p>
        </w:tc>
        <w:tc>
          <w:tcPr>
            <w:tcW w:w="2953" w:type="dxa"/>
          </w:tcPr>
          <w:p w:rsidR="008D739C" w:rsidRDefault="008D739C" w:rsidP="00C45A9F">
            <w:r w:rsidRPr="00067628">
              <w:t>Логистический менеджмент</w:t>
            </w:r>
            <w:r>
              <w:t>;</w:t>
            </w:r>
          </w:p>
          <w:p w:rsidR="008D739C" w:rsidRDefault="008D739C" w:rsidP="00C45A9F">
            <w:r w:rsidRPr="000D33DE">
              <w:t>Технологическая (проектно-технологическая) практика</w:t>
            </w:r>
            <w:r>
              <w:t>;</w:t>
            </w:r>
          </w:p>
          <w:p w:rsidR="008D739C" w:rsidRPr="00773C99" w:rsidRDefault="008D739C" w:rsidP="00C45A9F">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8D739C" w:rsidRPr="00773C99" w:rsidTr="00C45A9F">
        <w:tc>
          <w:tcPr>
            <w:tcW w:w="1422" w:type="dxa"/>
          </w:tcPr>
          <w:p w:rsidR="008D739C" w:rsidRPr="00773C99" w:rsidRDefault="008D739C" w:rsidP="00166834">
            <w:pPr>
              <w:suppressAutoHyphens/>
              <w:jc w:val="both"/>
            </w:pPr>
            <w:r>
              <w:t>ПК-4</w:t>
            </w:r>
          </w:p>
        </w:tc>
        <w:tc>
          <w:tcPr>
            <w:tcW w:w="3119" w:type="dxa"/>
          </w:tcPr>
          <w:p w:rsidR="008D739C" w:rsidRPr="00AD505C" w:rsidRDefault="008D739C" w:rsidP="00C45A9F">
            <w:pPr>
              <w:autoSpaceDE w:val="0"/>
              <w:autoSpaceDN w:val="0"/>
              <w:adjustRightInd w:val="0"/>
              <w:rPr>
                <w:color w:val="000000"/>
              </w:rPr>
            </w:pPr>
            <w:r w:rsidRPr="00AD505C">
              <w:rPr>
                <w:color w:val="000000"/>
              </w:rPr>
              <w:t>Финансовый и управленческий учет</w:t>
            </w:r>
            <w:r>
              <w:rPr>
                <w:color w:val="000000"/>
              </w:rPr>
              <w:t>;</w:t>
            </w:r>
          </w:p>
          <w:p w:rsidR="008D739C" w:rsidRPr="00B055B8" w:rsidRDefault="008D739C" w:rsidP="00C45A9F">
            <w:pPr>
              <w:rPr>
                <w:color w:val="000000"/>
              </w:rPr>
            </w:pPr>
            <w:r w:rsidRPr="00C21EFD">
              <w:rPr>
                <w:color w:val="000000"/>
              </w:rPr>
              <w:t>Финансовое и предпринимательское право</w:t>
            </w:r>
            <w:r>
              <w:rPr>
                <w:color w:val="000000"/>
              </w:rPr>
              <w:t>;</w:t>
            </w:r>
          </w:p>
        </w:tc>
        <w:tc>
          <w:tcPr>
            <w:tcW w:w="2292" w:type="dxa"/>
          </w:tcPr>
          <w:p w:rsidR="008D739C" w:rsidRDefault="008D739C" w:rsidP="00C45A9F">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8D739C" w:rsidRDefault="008D739C" w:rsidP="00C45A9F">
            <w:pPr>
              <w:autoSpaceDE w:val="0"/>
              <w:autoSpaceDN w:val="0"/>
              <w:adjustRightInd w:val="0"/>
              <w:rPr>
                <w:color w:val="000000"/>
              </w:rPr>
            </w:pPr>
            <w:r w:rsidRPr="006056E8">
              <w:t>Управление инвестиционной деятельностью</w:t>
            </w:r>
            <w:r>
              <w:t>;</w:t>
            </w:r>
          </w:p>
          <w:p w:rsidR="008D739C" w:rsidRPr="00B055B8" w:rsidRDefault="008D739C" w:rsidP="00C45A9F">
            <w:pPr>
              <w:rPr>
                <w:color w:val="000000"/>
              </w:rPr>
            </w:pPr>
            <w:r w:rsidRPr="00AD505C">
              <w:rPr>
                <w:color w:val="000000"/>
              </w:rPr>
              <w:t>Экономический анализ</w:t>
            </w:r>
            <w:r>
              <w:rPr>
                <w:color w:val="000000"/>
              </w:rPr>
              <w:t>.</w:t>
            </w:r>
          </w:p>
        </w:tc>
        <w:tc>
          <w:tcPr>
            <w:tcW w:w="2953" w:type="dxa"/>
          </w:tcPr>
          <w:p w:rsidR="008D739C" w:rsidRDefault="008D739C" w:rsidP="00637074">
            <w:pPr>
              <w:suppressAutoHyphens/>
              <w:jc w:val="both"/>
              <w:rPr>
                <w:color w:val="000000"/>
              </w:rPr>
            </w:pPr>
            <w:r w:rsidRPr="00AD505C">
              <w:rPr>
                <w:color w:val="000000"/>
              </w:rPr>
              <w:t>Финансовый менеджмент</w:t>
            </w:r>
            <w:r>
              <w:rPr>
                <w:color w:val="000000"/>
              </w:rPr>
              <w:t>;</w:t>
            </w:r>
          </w:p>
          <w:p w:rsidR="008D739C" w:rsidRDefault="008D739C" w:rsidP="00C45A9F">
            <w:r w:rsidRPr="000D33DE">
              <w:t>Технологическая (проектно-технологическая) практика</w:t>
            </w:r>
            <w:r>
              <w:t>;</w:t>
            </w:r>
          </w:p>
          <w:p w:rsidR="008D739C" w:rsidRDefault="008D739C" w:rsidP="00C45A9F">
            <w:r w:rsidRPr="000D33DE">
              <w:t>Преддипломная практика</w:t>
            </w:r>
            <w:r>
              <w:t>;</w:t>
            </w:r>
          </w:p>
          <w:p w:rsidR="008D739C" w:rsidRPr="00773C99" w:rsidRDefault="008D739C" w:rsidP="00C45A9F">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8D739C" w:rsidRPr="00DC11F5" w:rsidRDefault="008D739C" w:rsidP="00E8101E">
      <w:pPr>
        <w:suppressAutoHyphens/>
        <w:ind w:firstLine="709"/>
        <w:jc w:val="both"/>
        <w:rPr>
          <w:highlight w:val="yellow"/>
        </w:rPr>
      </w:pPr>
    </w:p>
    <w:p w:rsidR="008D739C" w:rsidRPr="007D0364" w:rsidRDefault="008D739C"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8D739C" w:rsidRPr="007D0364" w:rsidRDefault="008D739C"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w:t>
      </w:r>
      <w:r>
        <w:t xml:space="preserve"> и педантичности к фискальной государственной политике, </w:t>
      </w:r>
      <w:r w:rsidRPr="007D0364">
        <w:t>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8D739C" w:rsidRPr="00DC11F5" w:rsidRDefault="008D739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739C" w:rsidRPr="00DC11F5" w:rsidRDefault="008D739C" w:rsidP="00E16B97">
      <w:pPr>
        <w:suppressAutoHyphens/>
        <w:spacing w:line="120" w:lineRule="auto"/>
        <w:ind w:firstLine="709"/>
        <w:jc w:val="both"/>
        <w:rPr>
          <w:highlight w:val="yellow"/>
        </w:rPr>
      </w:pPr>
    </w:p>
    <w:p w:rsidR="008D739C" w:rsidRPr="00DC11F5" w:rsidRDefault="008D739C"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6309"/>
        <w:gridCol w:w="1417"/>
        <w:gridCol w:w="1564"/>
      </w:tblGrid>
      <w:tr w:rsidR="008D739C" w:rsidRPr="00DC11F5" w:rsidTr="00A958C5">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Формы обучения</w:t>
            </w:r>
          </w:p>
        </w:tc>
      </w:tr>
      <w:tr w:rsidR="008D739C" w:rsidRPr="00DC11F5" w:rsidTr="00A958C5">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spacing w:after="200" w:line="276" w:lineRule="auto"/>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Очная</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C45A9F">
            <w:pPr>
              <w:jc w:val="center"/>
              <w:rPr>
                <w:lang w:val="en-US"/>
              </w:rPr>
            </w:pPr>
            <w:r>
              <w:rPr>
                <w:b/>
                <w:bCs/>
                <w:i/>
                <w:iCs/>
              </w:rPr>
              <w:t>Очно-з</w:t>
            </w:r>
            <w:r w:rsidRPr="00DC11F5">
              <w:rPr>
                <w:b/>
                <w:bCs/>
                <w:i/>
                <w:iCs/>
              </w:rPr>
              <w:t>аочная</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both"/>
            </w:pPr>
            <w:r w:rsidRPr="00DC11F5">
              <w:rPr>
                <w:b/>
                <w:bCs/>
              </w:rPr>
              <w:t>Общая трудоемкость</w:t>
            </w:r>
            <w:r w:rsidRPr="00DC11F5">
              <w:t>: зачетные единицы/часы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D036EB">
            <w:pPr>
              <w:jc w:val="center"/>
              <w:rPr>
                <w:lang w:val="en-US"/>
              </w:rPr>
            </w:pPr>
            <w:r>
              <w:rPr>
                <w:color w:val="000000"/>
              </w:rPr>
              <w:t>5/180</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center"/>
              <w:rPr>
                <w:lang w:val="en-US"/>
              </w:rPr>
            </w:pPr>
            <w:r>
              <w:rPr>
                <w:color w:val="000000"/>
              </w:rPr>
              <w:t>5/180</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both"/>
              <w:rPr>
                <w:b/>
                <w:bCs/>
              </w:rPr>
            </w:pPr>
            <w:r w:rsidRPr="00DC11F5">
              <w:rPr>
                <w:b/>
                <w:bCs/>
              </w:rPr>
              <w:t>Семестр</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D036EB">
            <w:pPr>
              <w:jc w:val="center"/>
              <w:rPr>
                <w:color w:val="000000"/>
              </w:rPr>
            </w:pPr>
            <w:r>
              <w:rPr>
                <w:color w:val="000000"/>
              </w:rPr>
              <w:t>5/6</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color w:val="000000"/>
              </w:rPr>
            </w:pPr>
            <w:r w:rsidRPr="00B74E4F">
              <w:rPr>
                <w:color w:val="000000"/>
              </w:rPr>
              <w:t>5/6</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both"/>
            </w:pPr>
            <w:r w:rsidRPr="00DC11F5">
              <w:rPr>
                <w:b/>
                <w:bCs/>
              </w:rPr>
              <w:t>Контактная работа с преподавателем</w:t>
            </w:r>
            <w:r w:rsidRPr="00DC11F5">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2E3693">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pPr>
          </w:p>
        </w:tc>
      </w:tr>
      <w:tr w:rsidR="008D739C" w:rsidRPr="00DC11F5" w:rsidTr="00A958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739C" w:rsidRPr="00DC11F5" w:rsidRDefault="008D739C" w:rsidP="00637074">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637074">
            <w:pPr>
              <w:jc w:val="both"/>
            </w:pPr>
            <w:r>
              <w:t>Занятия лекционного типа -л</w:t>
            </w:r>
            <w:r w:rsidRPr="00DC11F5">
              <w:t>екционные занятия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036EB" w:rsidRDefault="008D739C" w:rsidP="00AE2C0F">
            <w:pPr>
              <w:jc w:val="center"/>
            </w:pPr>
            <w:r>
              <w:t>18/18</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637074">
            <w:pPr>
              <w:jc w:val="center"/>
            </w:pPr>
            <w:r>
              <w:t>10/8</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036EB" w:rsidRDefault="008D739C" w:rsidP="00AE2C0F">
            <w:pPr>
              <w:jc w:val="center"/>
            </w:pPr>
            <w:r>
              <w:t>34(</w:t>
            </w:r>
            <w:r w:rsidRPr="00A958C5">
              <w:rPr>
                <w:u w:val="single"/>
              </w:rPr>
              <w:t>6</w:t>
            </w:r>
            <w:r>
              <w:t>*)/36(</w:t>
            </w:r>
            <w:r w:rsidRPr="00A958C5">
              <w:rPr>
                <w:u w:val="single"/>
              </w:rPr>
              <w:t>7</w:t>
            </w:r>
            <w:r>
              <w:t>*)</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B74E4F">
            <w:pPr>
              <w:jc w:val="center"/>
            </w:pPr>
            <w:r>
              <w:t>16(</w:t>
            </w:r>
            <w:r w:rsidRPr="00A958C5">
              <w:rPr>
                <w:u w:val="single"/>
              </w:rPr>
              <w:t>3</w:t>
            </w:r>
            <w:r>
              <w:t>*)/18(</w:t>
            </w:r>
            <w:r w:rsidRPr="00A958C5">
              <w:rPr>
                <w:u w:val="single"/>
              </w:rPr>
              <w:t>5</w:t>
            </w:r>
            <w:r>
              <w:t>*)</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3F2293" w:rsidRDefault="008D7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0A5A62">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0A5A62">
            <w:pPr>
              <w:jc w:val="center"/>
            </w:pP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pPr>
            <w:r>
              <w:t>Консультации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FD2413" w:rsidRDefault="008D739C" w:rsidP="000A5A62">
            <w:pPr>
              <w:jc w:val="center"/>
            </w:pPr>
            <w:r>
              <w:t>-/2</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center"/>
              <w:rPr>
                <w:lang w:val="en-US"/>
              </w:rPr>
            </w:pPr>
            <w:r w:rsidRPr="00B74E4F">
              <w:rPr>
                <w:lang w:val="en-US"/>
              </w:rPr>
              <w:t>-/2</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0A5A62">
            <w:pPr>
              <w:jc w:val="both"/>
            </w:pPr>
            <w:r>
              <w:t>Курсовая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0A5A62">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center"/>
              <w:rPr>
                <w:lang w:val="en-US"/>
              </w:rPr>
            </w:pP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A53FA6">
            <w:pPr>
              <w:jc w:val="center"/>
            </w:pPr>
            <w:r>
              <w:t>2/18(2/16)</w:t>
            </w:r>
          </w:p>
          <w:p w:rsidR="008D739C" w:rsidRPr="00B13684" w:rsidRDefault="008D739C" w:rsidP="00A53FA6">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B74E4F">
            <w:pPr>
              <w:jc w:val="center"/>
            </w:pPr>
            <w:r w:rsidRPr="00B74E4F">
              <w:t>2/</w:t>
            </w:r>
            <w:r>
              <w:t>27</w:t>
            </w:r>
            <w:r w:rsidRPr="00B74E4F">
              <w:t>(2/</w:t>
            </w:r>
            <w:r>
              <w:t>25</w:t>
            </w:r>
            <w:r w:rsidRPr="00B74E4F">
              <w:t>)</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rPr>
                <w:lang w:val="en-US"/>
              </w:rPr>
            </w:pPr>
            <w:r w:rsidRPr="00DC11F5">
              <w:rPr>
                <w:b/>
                <w:bCs/>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center"/>
              <w:rPr>
                <w:lang w:val="en-US"/>
              </w:rPr>
            </w:pPr>
            <w:r>
              <w:t>18/34</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0A5A62">
            <w:pPr>
              <w:jc w:val="center"/>
            </w:pPr>
            <w:r>
              <w:t>44/53</w:t>
            </w:r>
          </w:p>
        </w:tc>
      </w:tr>
    </w:tbl>
    <w:p w:rsidR="008D739C" w:rsidRDefault="008D739C" w:rsidP="00A958C5">
      <w:pPr>
        <w:autoSpaceDE w:val="0"/>
        <w:autoSpaceDN w:val="0"/>
        <w:adjustRightInd w:val="0"/>
        <w:ind w:left="360"/>
        <w:jc w:val="both"/>
      </w:pPr>
      <w:r w:rsidRPr="00C64BD2">
        <w:t>*- реализуется в форме практической подготовки</w:t>
      </w:r>
    </w:p>
    <w:p w:rsidR="008D739C" w:rsidRDefault="008D739C" w:rsidP="00A958C5">
      <w:pPr>
        <w:autoSpaceDE w:val="0"/>
        <w:autoSpaceDN w:val="0"/>
        <w:adjustRightInd w:val="0"/>
        <w:ind w:left="360"/>
        <w:jc w:val="both"/>
      </w:pPr>
      <w:bookmarkStart w:id="0" w:name="_GoBack"/>
      <w:bookmarkEnd w:id="0"/>
    </w:p>
    <w:p w:rsidR="008D739C" w:rsidRPr="00DC11F5" w:rsidRDefault="008D739C"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739C" w:rsidRPr="00DC11F5" w:rsidRDefault="008D739C" w:rsidP="00034A75">
      <w:pPr>
        <w:pStyle w:val="ListParagraph"/>
        <w:ind w:left="862"/>
        <w:rPr>
          <w:b/>
        </w:rPr>
      </w:pPr>
      <w:r w:rsidRPr="00DC11F5">
        <w:rPr>
          <w:b/>
        </w:rPr>
        <w:t>4.1Распределение часов по разделам/темам и видам работы</w:t>
      </w:r>
    </w:p>
    <w:p w:rsidR="008D739C" w:rsidRPr="00DC11F5" w:rsidRDefault="008D739C" w:rsidP="00A430D9">
      <w:pPr>
        <w:pStyle w:val="ListParagraph"/>
        <w:ind w:left="1724"/>
        <w:jc w:val="both"/>
        <w:rPr>
          <w:b/>
        </w:rPr>
      </w:pPr>
      <w:r w:rsidRPr="00DC11F5">
        <w:rPr>
          <w:b/>
        </w:rPr>
        <w:t>4.1.1Очная форма обучения</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39"/>
        <w:gridCol w:w="4866"/>
        <w:gridCol w:w="702"/>
        <w:gridCol w:w="135"/>
        <w:gridCol w:w="852"/>
        <w:gridCol w:w="141"/>
        <w:gridCol w:w="484"/>
        <w:gridCol w:w="1936"/>
      </w:tblGrid>
      <w:tr w:rsidR="008D739C" w:rsidRPr="00DC11F5" w:rsidTr="00E16B97">
        <w:tc>
          <w:tcPr>
            <w:tcW w:w="539" w:type="dxa"/>
            <w:vMerge w:val="restart"/>
          </w:tcPr>
          <w:p w:rsidR="008D739C" w:rsidRPr="00DC11F5" w:rsidRDefault="008D739C" w:rsidP="00935672">
            <w:pPr>
              <w:jc w:val="center"/>
              <w:rPr>
                <w:b/>
              </w:rPr>
            </w:pPr>
          </w:p>
          <w:p w:rsidR="008D739C" w:rsidRPr="00DC11F5" w:rsidRDefault="008D739C" w:rsidP="00935672">
            <w:pPr>
              <w:jc w:val="center"/>
              <w:rPr>
                <w:b/>
              </w:rPr>
            </w:pPr>
            <w:r w:rsidRPr="00DC11F5">
              <w:rPr>
                <w:b/>
              </w:rPr>
              <w:t>№ п/п</w:t>
            </w:r>
          </w:p>
        </w:tc>
        <w:tc>
          <w:tcPr>
            <w:tcW w:w="4866" w:type="dxa"/>
            <w:vMerge w:val="restart"/>
          </w:tcPr>
          <w:p w:rsidR="008D739C" w:rsidRPr="00DC11F5" w:rsidRDefault="008D739C" w:rsidP="00935672">
            <w:pPr>
              <w:jc w:val="center"/>
              <w:rPr>
                <w:b/>
              </w:rPr>
            </w:pPr>
          </w:p>
          <w:p w:rsidR="008D739C" w:rsidRPr="00DC11F5" w:rsidRDefault="008D739C" w:rsidP="00935672">
            <w:pPr>
              <w:jc w:val="center"/>
              <w:rPr>
                <w:b/>
              </w:rPr>
            </w:pPr>
            <w:r w:rsidRPr="00DC11F5">
              <w:rPr>
                <w:b/>
              </w:rPr>
              <w:t>Раздел/тема</w:t>
            </w:r>
          </w:p>
        </w:tc>
        <w:tc>
          <w:tcPr>
            <w:tcW w:w="4250" w:type="dxa"/>
            <w:gridSpan w:val="6"/>
          </w:tcPr>
          <w:p w:rsidR="008D739C" w:rsidRPr="00DC11F5" w:rsidRDefault="008D739C" w:rsidP="00935672">
            <w:pPr>
              <w:jc w:val="center"/>
              <w:rPr>
                <w:b/>
              </w:rPr>
            </w:pPr>
            <w:r w:rsidRPr="00DC11F5">
              <w:rPr>
                <w:b/>
              </w:rPr>
              <w:t>Виды учебной работы (в часах)</w:t>
            </w:r>
          </w:p>
        </w:tc>
      </w:tr>
      <w:tr w:rsidR="008D739C" w:rsidRPr="00DC11F5" w:rsidTr="00E16B97">
        <w:tc>
          <w:tcPr>
            <w:tcW w:w="539" w:type="dxa"/>
            <w:vMerge/>
          </w:tcPr>
          <w:p w:rsidR="008D739C" w:rsidRPr="00DC11F5" w:rsidRDefault="008D739C" w:rsidP="00935672">
            <w:pPr>
              <w:jc w:val="center"/>
              <w:rPr>
                <w:b/>
              </w:rPr>
            </w:pPr>
          </w:p>
        </w:tc>
        <w:tc>
          <w:tcPr>
            <w:tcW w:w="4866" w:type="dxa"/>
            <w:vMerge/>
          </w:tcPr>
          <w:p w:rsidR="008D739C" w:rsidRPr="00DC11F5" w:rsidRDefault="008D739C" w:rsidP="00935672">
            <w:pPr>
              <w:jc w:val="center"/>
              <w:rPr>
                <w:b/>
              </w:rPr>
            </w:pPr>
          </w:p>
        </w:tc>
        <w:tc>
          <w:tcPr>
            <w:tcW w:w="2314" w:type="dxa"/>
            <w:gridSpan w:val="5"/>
          </w:tcPr>
          <w:p w:rsidR="008D739C" w:rsidRPr="00DC11F5" w:rsidRDefault="008D739C" w:rsidP="00935672">
            <w:pPr>
              <w:jc w:val="center"/>
              <w:rPr>
                <w:b/>
              </w:rPr>
            </w:pPr>
            <w:r w:rsidRPr="00DC11F5">
              <w:rPr>
                <w:b/>
              </w:rPr>
              <w:t>Аудиторная работа</w:t>
            </w:r>
          </w:p>
        </w:tc>
        <w:tc>
          <w:tcPr>
            <w:tcW w:w="1936" w:type="dxa"/>
            <w:vMerge w:val="restart"/>
          </w:tcPr>
          <w:p w:rsidR="008D739C" w:rsidRPr="00DC11F5" w:rsidRDefault="008D739C" w:rsidP="00935672">
            <w:pPr>
              <w:jc w:val="center"/>
              <w:rPr>
                <w:b/>
              </w:rPr>
            </w:pPr>
            <w:r w:rsidRPr="00DC11F5">
              <w:rPr>
                <w:b/>
              </w:rPr>
              <w:t>Самостоятельная работа</w:t>
            </w:r>
          </w:p>
        </w:tc>
      </w:tr>
      <w:tr w:rsidR="008D739C" w:rsidRPr="00DC11F5" w:rsidTr="00E16B97">
        <w:tc>
          <w:tcPr>
            <w:tcW w:w="539" w:type="dxa"/>
            <w:vMerge/>
          </w:tcPr>
          <w:p w:rsidR="008D739C" w:rsidRPr="00DC11F5" w:rsidRDefault="008D739C" w:rsidP="00935672">
            <w:pPr>
              <w:jc w:val="both"/>
            </w:pPr>
          </w:p>
        </w:tc>
        <w:tc>
          <w:tcPr>
            <w:tcW w:w="4866" w:type="dxa"/>
            <w:vMerge/>
          </w:tcPr>
          <w:p w:rsidR="008D739C" w:rsidRPr="00DC11F5" w:rsidRDefault="008D739C" w:rsidP="00935672">
            <w:pPr>
              <w:jc w:val="both"/>
            </w:pPr>
          </w:p>
        </w:tc>
        <w:tc>
          <w:tcPr>
            <w:tcW w:w="702" w:type="dxa"/>
          </w:tcPr>
          <w:p w:rsidR="008D739C" w:rsidRPr="00DC11F5" w:rsidRDefault="008D739C" w:rsidP="00935672">
            <w:pPr>
              <w:jc w:val="center"/>
              <w:rPr>
                <w:b/>
              </w:rPr>
            </w:pPr>
            <w:r w:rsidRPr="00DC11F5">
              <w:rPr>
                <w:b/>
              </w:rPr>
              <w:t>ЛЗ</w:t>
            </w:r>
          </w:p>
        </w:tc>
        <w:tc>
          <w:tcPr>
            <w:tcW w:w="987" w:type="dxa"/>
            <w:gridSpan w:val="2"/>
          </w:tcPr>
          <w:p w:rsidR="008D739C" w:rsidRPr="00DC11F5" w:rsidRDefault="008D739C" w:rsidP="00935672">
            <w:pPr>
              <w:jc w:val="center"/>
              <w:rPr>
                <w:b/>
              </w:rPr>
            </w:pPr>
            <w:r w:rsidRPr="00DC11F5">
              <w:rPr>
                <w:b/>
              </w:rPr>
              <w:t>ПЗ</w:t>
            </w:r>
          </w:p>
        </w:tc>
        <w:tc>
          <w:tcPr>
            <w:tcW w:w="625" w:type="dxa"/>
            <w:gridSpan w:val="2"/>
          </w:tcPr>
          <w:p w:rsidR="008D739C" w:rsidRPr="00DC11F5" w:rsidRDefault="008D739C" w:rsidP="00B97BE2">
            <w:pPr>
              <w:rPr>
                <w:b/>
              </w:rPr>
            </w:pPr>
            <w:r w:rsidRPr="00DC11F5">
              <w:rPr>
                <w:b/>
              </w:rPr>
              <w:t>ЛабЗ</w:t>
            </w:r>
          </w:p>
        </w:tc>
        <w:tc>
          <w:tcPr>
            <w:tcW w:w="1936" w:type="dxa"/>
            <w:vMerge/>
          </w:tcPr>
          <w:p w:rsidR="008D739C" w:rsidRPr="00DC11F5" w:rsidRDefault="008D739C" w:rsidP="00935672">
            <w:pPr>
              <w:jc w:val="both"/>
            </w:pPr>
          </w:p>
        </w:tc>
      </w:tr>
      <w:tr w:rsidR="008D739C" w:rsidRPr="00DC11F5" w:rsidTr="00E16B97">
        <w:tc>
          <w:tcPr>
            <w:tcW w:w="9655" w:type="dxa"/>
            <w:gridSpan w:val="8"/>
          </w:tcPr>
          <w:p w:rsidR="008D739C" w:rsidRPr="00DC11F5" w:rsidRDefault="008D739C" w:rsidP="00935672">
            <w:pPr>
              <w:jc w:val="center"/>
            </w:pPr>
            <w:r>
              <w:t>5 семестр</w:t>
            </w:r>
          </w:p>
        </w:tc>
      </w:tr>
      <w:tr w:rsidR="008D739C" w:rsidRPr="00DC11F5" w:rsidTr="00E16B97">
        <w:tc>
          <w:tcPr>
            <w:tcW w:w="539" w:type="dxa"/>
          </w:tcPr>
          <w:p w:rsidR="008D739C" w:rsidRPr="00DC11F5" w:rsidRDefault="008D739C" w:rsidP="00F0399E">
            <w:pPr>
              <w:pStyle w:val="ListParagraph"/>
              <w:numPr>
                <w:ilvl w:val="0"/>
                <w:numId w:val="8"/>
              </w:numPr>
              <w:ind w:left="0"/>
              <w:jc w:val="both"/>
            </w:pPr>
            <w:r>
              <w:t>1.</w:t>
            </w:r>
          </w:p>
        </w:tc>
        <w:tc>
          <w:tcPr>
            <w:tcW w:w="4866" w:type="dxa"/>
          </w:tcPr>
          <w:p w:rsidR="008D739C" w:rsidRPr="000472E3" w:rsidRDefault="008D739C" w:rsidP="00935672">
            <w:pPr>
              <w:pStyle w:val="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702" w:type="dxa"/>
          </w:tcPr>
          <w:p w:rsidR="008D739C" w:rsidRPr="00DC11F5" w:rsidRDefault="008D739C" w:rsidP="00935672">
            <w:pPr>
              <w:jc w:val="center"/>
            </w:pPr>
            <w:r>
              <w:t>2</w:t>
            </w:r>
          </w:p>
        </w:tc>
        <w:tc>
          <w:tcPr>
            <w:tcW w:w="987" w:type="dxa"/>
            <w:gridSpan w:val="2"/>
          </w:tcPr>
          <w:p w:rsidR="008D739C" w:rsidRPr="00DC11F5" w:rsidRDefault="008D739C" w:rsidP="00935672">
            <w:pPr>
              <w:jc w:val="center"/>
            </w:pPr>
            <w:r>
              <w:t>4</w:t>
            </w:r>
          </w:p>
        </w:tc>
        <w:tc>
          <w:tcPr>
            <w:tcW w:w="625" w:type="dxa"/>
            <w:gridSpan w:val="2"/>
          </w:tcPr>
          <w:p w:rsidR="008D739C" w:rsidRPr="00DC11F5" w:rsidRDefault="008D739C" w:rsidP="00935672">
            <w:pPr>
              <w:jc w:val="center"/>
            </w:pPr>
          </w:p>
        </w:tc>
        <w:tc>
          <w:tcPr>
            <w:tcW w:w="1936" w:type="dxa"/>
          </w:tcPr>
          <w:p w:rsidR="008D739C" w:rsidRPr="00DC11F5" w:rsidRDefault="008D739C" w:rsidP="00935672">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r>
              <w:t>2.</w:t>
            </w:r>
          </w:p>
        </w:tc>
        <w:tc>
          <w:tcPr>
            <w:tcW w:w="4866" w:type="dxa"/>
          </w:tcPr>
          <w:p w:rsidR="008D739C" w:rsidRPr="00FF52DA" w:rsidRDefault="008D739C" w:rsidP="00935672">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702" w:type="dxa"/>
          </w:tcPr>
          <w:p w:rsidR="008D739C" w:rsidRPr="00DC11F5" w:rsidRDefault="008D739C" w:rsidP="00C8171F">
            <w:pPr>
              <w:jc w:val="center"/>
            </w:pPr>
            <w:r>
              <w:t>2</w:t>
            </w:r>
          </w:p>
        </w:tc>
        <w:tc>
          <w:tcPr>
            <w:tcW w:w="987" w:type="dxa"/>
            <w:gridSpan w:val="2"/>
          </w:tcPr>
          <w:p w:rsidR="008D739C" w:rsidRPr="00DC11F5" w:rsidRDefault="008D739C" w:rsidP="00C8171F">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r>
              <w:t>3.</w:t>
            </w:r>
          </w:p>
        </w:tc>
        <w:tc>
          <w:tcPr>
            <w:tcW w:w="4866" w:type="dxa"/>
          </w:tcPr>
          <w:p w:rsidR="008D739C" w:rsidRPr="00FF52DA" w:rsidRDefault="008D739C" w:rsidP="00FF52DA">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r>
              <w:t>4.</w:t>
            </w:r>
          </w:p>
        </w:tc>
        <w:tc>
          <w:tcPr>
            <w:tcW w:w="4866" w:type="dxa"/>
          </w:tcPr>
          <w:p w:rsidR="008D739C" w:rsidRPr="00FF52DA" w:rsidRDefault="008D739C" w:rsidP="00935672">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r>
              <w:t>5.</w:t>
            </w:r>
          </w:p>
        </w:tc>
        <w:tc>
          <w:tcPr>
            <w:tcW w:w="4866" w:type="dxa"/>
          </w:tcPr>
          <w:p w:rsidR="008D739C" w:rsidRPr="00C8171F" w:rsidRDefault="008D739C" w:rsidP="00FF52DA">
            <w:pPr>
              <w:pStyle w:val="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r>
              <w:t>6.</w:t>
            </w:r>
          </w:p>
        </w:tc>
        <w:tc>
          <w:tcPr>
            <w:tcW w:w="4866" w:type="dxa"/>
          </w:tcPr>
          <w:p w:rsidR="008D739C" w:rsidRPr="00FF52DA" w:rsidRDefault="008D739C" w:rsidP="00935672">
            <w:pPr>
              <w:pStyle w:val="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r>
              <w:t>7.</w:t>
            </w:r>
          </w:p>
        </w:tc>
        <w:tc>
          <w:tcPr>
            <w:tcW w:w="4866" w:type="dxa"/>
          </w:tcPr>
          <w:p w:rsidR="008D739C" w:rsidRPr="00C8171F" w:rsidRDefault="008D739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A53FA6">
            <w:pPr>
              <w:jc w:val="both"/>
            </w:pPr>
            <w:r>
              <w:t>8.</w:t>
            </w:r>
          </w:p>
        </w:tc>
        <w:tc>
          <w:tcPr>
            <w:tcW w:w="4866" w:type="dxa"/>
          </w:tcPr>
          <w:p w:rsidR="008D739C" w:rsidRPr="000472E3" w:rsidRDefault="008D739C" w:rsidP="00C8171F">
            <w:pPr>
              <w:rPr>
                <w:bCs/>
              </w:rPr>
            </w:pPr>
            <w:r w:rsidRPr="00254F49">
              <w:t>Налог на добавленную стоимость</w:t>
            </w:r>
          </w:p>
        </w:tc>
        <w:tc>
          <w:tcPr>
            <w:tcW w:w="702" w:type="dxa"/>
          </w:tcPr>
          <w:p w:rsidR="008D739C" w:rsidRDefault="008D739C" w:rsidP="00C8171F">
            <w:pPr>
              <w:jc w:val="center"/>
            </w:pPr>
            <w:r>
              <w:t>2</w:t>
            </w:r>
          </w:p>
        </w:tc>
        <w:tc>
          <w:tcPr>
            <w:tcW w:w="987" w:type="dxa"/>
            <w:gridSpan w:val="2"/>
          </w:tcPr>
          <w:p w:rsidR="008D739C" w:rsidRDefault="008D739C" w:rsidP="00776515">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E31B51">
            <w:pPr>
              <w:jc w:val="both"/>
            </w:pPr>
            <w:r>
              <w:t>9.</w:t>
            </w:r>
          </w:p>
        </w:tc>
        <w:tc>
          <w:tcPr>
            <w:tcW w:w="4866" w:type="dxa"/>
          </w:tcPr>
          <w:p w:rsidR="008D739C" w:rsidRPr="000472E3" w:rsidRDefault="008D739C" w:rsidP="00C8171F">
            <w:pPr>
              <w:rPr>
                <w:bCs/>
              </w:rPr>
            </w:pPr>
            <w:r>
              <w:t>Налог на прибыль организации</w:t>
            </w:r>
          </w:p>
        </w:tc>
        <w:tc>
          <w:tcPr>
            <w:tcW w:w="702" w:type="dxa"/>
          </w:tcPr>
          <w:p w:rsidR="008D739C" w:rsidRDefault="008D739C" w:rsidP="00C8171F">
            <w:pPr>
              <w:jc w:val="center"/>
            </w:pPr>
            <w:r>
              <w:t>2</w:t>
            </w:r>
          </w:p>
        </w:tc>
        <w:tc>
          <w:tcPr>
            <w:tcW w:w="987" w:type="dxa"/>
            <w:gridSpan w:val="2"/>
          </w:tcPr>
          <w:p w:rsidR="008D739C" w:rsidRDefault="008D739C" w:rsidP="00776515">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11664E">
            <w:pPr>
              <w:pStyle w:val="ListParagraph"/>
              <w:numPr>
                <w:ilvl w:val="0"/>
                <w:numId w:val="8"/>
              </w:numPr>
              <w:ind w:left="0"/>
              <w:jc w:val="both"/>
            </w:pPr>
          </w:p>
        </w:tc>
        <w:tc>
          <w:tcPr>
            <w:tcW w:w="4866" w:type="dxa"/>
          </w:tcPr>
          <w:p w:rsidR="008D739C" w:rsidRPr="000472E3" w:rsidRDefault="008D739C" w:rsidP="00C8171F">
            <w:r>
              <w:t>Итого в 1 семестре</w:t>
            </w:r>
          </w:p>
        </w:tc>
        <w:tc>
          <w:tcPr>
            <w:tcW w:w="702" w:type="dxa"/>
          </w:tcPr>
          <w:p w:rsidR="008D739C" w:rsidRDefault="008D739C" w:rsidP="00C8171F">
            <w:pPr>
              <w:jc w:val="center"/>
            </w:pPr>
            <w:r>
              <w:t>18</w:t>
            </w:r>
          </w:p>
        </w:tc>
        <w:tc>
          <w:tcPr>
            <w:tcW w:w="987" w:type="dxa"/>
            <w:gridSpan w:val="2"/>
          </w:tcPr>
          <w:p w:rsidR="008D739C" w:rsidRDefault="008D739C" w:rsidP="00A53FA6">
            <w:pPr>
              <w:jc w:val="center"/>
            </w:pPr>
            <w:r>
              <w:t>34</w:t>
            </w:r>
            <w:r w:rsidRPr="00233F69">
              <w:t>(6*)</w:t>
            </w:r>
          </w:p>
        </w:tc>
        <w:tc>
          <w:tcPr>
            <w:tcW w:w="625" w:type="dxa"/>
            <w:gridSpan w:val="2"/>
          </w:tcPr>
          <w:p w:rsidR="008D739C" w:rsidRPr="00DC11F5" w:rsidRDefault="008D739C" w:rsidP="00C8171F">
            <w:pPr>
              <w:jc w:val="center"/>
            </w:pPr>
          </w:p>
        </w:tc>
        <w:tc>
          <w:tcPr>
            <w:tcW w:w="1936" w:type="dxa"/>
          </w:tcPr>
          <w:p w:rsidR="008D739C" w:rsidRDefault="008D739C" w:rsidP="00C8171F">
            <w:pPr>
              <w:jc w:val="center"/>
            </w:pPr>
            <w:r>
              <w:t>18</w:t>
            </w:r>
          </w:p>
        </w:tc>
      </w:tr>
      <w:tr w:rsidR="008D739C" w:rsidRPr="00DC11F5" w:rsidTr="00E16B97">
        <w:tc>
          <w:tcPr>
            <w:tcW w:w="9655" w:type="dxa"/>
            <w:gridSpan w:val="8"/>
          </w:tcPr>
          <w:p w:rsidR="008D739C" w:rsidRDefault="008D739C" w:rsidP="00C8171F">
            <w:pPr>
              <w:jc w:val="center"/>
            </w:pPr>
            <w:r>
              <w:t>6 семестр</w:t>
            </w:r>
          </w:p>
        </w:tc>
      </w:tr>
      <w:tr w:rsidR="008D739C" w:rsidRPr="00DC11F5" w:rsidTr="00E16B97">
        <w:trPr>
          <w:trHeight w:val="263"/>
        </w:trPr>
        <w:tc>
          <w:tcPr>
            <w:tcW w:w="539" w:type="dxa"/>
          </w:tcPr>
          <w:p w:rsidR="008D739C" w:rsidRPr="00DC11F5" w:rsidRDefault="008D739C" w:rsidP="0011664E">
            <w:pPr>
              <w:jc w:val="both"/>
            </w:pPr>
            <w:r>
              <w:t>1</w:t>
            </w:r>
          </w:p>
        </w:tc>
        <w:tc>
          <w:tcPr>
            <w:tcW w:w="4866" w:type="dxa"/>
          </w:tcPr>
          <w:p w:rsidR="008D739C" w:rsidRPr="000472E3" w:rsidRDefault="008D739C" w:rsidP="00935672">
            <w:pPr>
              <w:jc w:val="both"/>
            </w:pPr>
            <w:r>
              <w:t xml:space="preserve">Акцизы </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875"/>
        </w:trPr>
        <w:tc>
          <w:tcPr>
            <w:tcW w:w="539" w:type="dxa"/>
          </w:tcPr>
          <w:p w:rsidR="008D739C" w:rsidRDefault="008D739C" w:rsidP="0011664E">
            <w:pPr>
              <w:jc w:val="both"/>
            </w:pPr>
            <w:r>
              <w:t>2</w:t>
            </w:r>
          </w:p>
        </w:tc>
        <w:tc>
          <w:tcPr>
            <w:tcW w:w="4866" w:type="dxa"/>
          </w:tcPr>
          <w:p w:rsidR="008D739C" w:rsidRPr="00643ACB" w:rsidRDefault="008D739C" w:rsidP="00643ACB">
            <w:pPr>
              <w:pStyle w:val="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377"/>
        </w:trPr>
        <w:tc>
          <w:tcPr>
            <w:tcW w:w="539" w:type="dxa"/>
          </w:tcPr>
          <w:p w:rsidR="008D739C" w:rsidRDefault="008D739C" w:rsidP="0011664E">
            <w:pPr>
              <w:jc w:val="both"/>
            </w:pPr>
            <w:r>
              <w:t>3</w:t>
            </w:r>
          </w:p>
        </w:tc>
        <w:tc>
          <w:tcPr>
            <w:tcW w:w="4866" w:type="dxa"/>
          </w:tcPr>
          <w:p w:rsidR="008D739C" w:rsidRPr="00643ACB" w:rsidRDefault="008D739C" w:rsidP="00643ACB">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643ACB">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4(2*)</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244"/>
        </w:trPr>
        <w:tc>
          <w:tcPr>
            <w:tcW w:w="539" w:type="dxa"/>
          </w:tcPr>
          <w:p w:rsidR="008D739C" w:rsidRDefault="008D739C" w:rsidP="0011664E">
            <w:pPr>
              <w:jc w:val="both"/>
            </w:pPr>
            <w:r>
              <w:t>4</w:t>
            </w:r>
          </w:p>
        </w:tc>
        <w:tc>
          <w:tcPr>
            <w:tcW w:w="4866"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4(2*)</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hRule="exact" w:val="340"/>
        </w:trPr>
        <w:tc>
          <w:tcPr>
            <w:tcW w:w="539" w:type="dxa"/>
          </w:tcPr>
          <w:p w:rsidR="008D739C" w:rsidRDefault="008D739C" w:rsidP="0011664E">
            <w:pPr>
              <w:jc w:val="both"/>
            </w:pPr>
            <w:r>
              <w:t>5</w:t>
            </w:r>
          </w:p>
        </w:tc>
        <w:tc>
          <w:tcPr>
            <w:tcW w:w="4866" w:type="dxa"/>
          </w:tcPr>
          <w:p w:rsidR="008D739C" w:rsidRPr="000472E3" w:rsidRDefault="008D739C" w:rsidP="00935672">
            <w:pPr>
              <w:jc w:val="both"/>
            </w:pPr>
            <w:r w:rsidRPr="00254F49">
              <w:t>Налог на игорный бизнес</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875"/>
        </w:trPr>
        <w:tc>
          <w:tcPr>
            <w:tcW w:w="539" w:type="dxa"/>
          </w:tcPr>
          <w:p w:rsidR="008D739C" w:rsidRDefault="008D739C" w:rsidP="0011664E">
            <w:pPr>
              <w:jc w:val="both"/>
            </w:pPr>
            <w:r>
              <w:t>6</w:t>
            </w:r>
          </w:p>
        </w:tc>
        <w:tc>
          <w:tcPr>
            <w:tcW w:w="4866" w:type="dxa"/>
          </w:tcPr>
          <w:p w:rsidR="008D739C" w:rsidRDefault="008D739C"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643ACB">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263"/>
        </w:trPr>
        <w:tc>
          <w:tcPr>
            <w:tcW w:w="539" w:type="dxa"/>
          </w:tcPr>
          <w:p w:rsidR="008D739C" w:rsidRDefault="008D739C" w:rsidP="0011664E">
            <w:pPr>
              <w:jc w:val="both"/>
            </w:pPr>
            <w:r>
              <w:t>7</w:t>
            </w:r>
          </w:p>
        </w:tc>
        <w:tc>
          <w:tcPr>
            <w:tcW w:w="4866" w:type="dxa"/>
          </w:tcPr>
          <w:p w:rsidR="008D739C" w:rsidRDefault="008D739C" w:rsidP="00643ACB">
            <w:pPr>
              <w:jc w:val="both"/>
            </w:pPr>
            <w:r>
              <w:t>Упрощенная система налогообложения.</w:t>
            </w:r>
          </w:p>
          <w:p w:rsidR="008D739C" w:rsidRPr="00254F49" w:rsidRDefault="008D739C" w:rsidP="00643ACB">
            <w:pPr>
              <w:jc w:val="both"/>
            </w:pPr>
            <w:r>
              <w:t>Патентная система налогообложения</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4(3*)</w:t>
            </w:r>
          </w:p>
        </w:tc>
        <w:tc>
          <w:tcPr>
            <w:tcW w:w="484" w:type="dxa"/>
          </w:tcPr>
          <w:p w:rsidR="008D739C" w:rsidRPr="00DC11F5" w:rsidRDefault="008D739C" w:rsidP="00935672">
            <w:pPr>
              <w:jc w:val="center"/>
            </w:pPr>
          </w:p>
        </w:tc>
        <w:tc>
          <w:tcPr>
            <w:tcW w:w="1936" w:type="dxa"/>
          </w:tcPr>
          <w:p w:rsidR="008D739C" w:rsidRDefault="008D739C" w:rsidP="00935672">
            <w:pPr>
              <w:jc w:val="center"/>
            </w:pPr>
            <w:r>
              <w:t>4</w:t>
            </w:r>
          </w:p>
        </w:tc>
      </w:tr>
      <w:tr w:rsidR="008D739C" w:rsidRPr="00DC11F5" w:rsidTr="00E16B97">
        <w:trPr>
          <w:trHeight w:val="263"/>
        </w:trPr>
        <w:tc>
          <w:tcPr>
            <w:tcW w:w="539" w:type="dxa"/>
          </w:tcPr>
          <w:p w:rsidR="008D739C" w:rsidRDefault="008D739C" w:rsidP="0011664E">
            <w:pPr>
              <w:jc w:val="both"/>
            </w:pPr>
            <w:r>
              <w:t>8</w:t>
            </w:r>
          </w:p>
        </w:tc>
        <w:tc>
          <w:tcPr>
            <w:tcW w:w="4866" w:type="dxa"/>
          </w:tcPr>
          <w:p w:rsidR="008D739C" w:rsidRDefault="008D739C" w:rsidP="00643ACB">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643ACB">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Default="008D739C" w:rsidP="00935672">
            <w:pPr>
              <w:jc w:val="center"/>
            </w:pPr>
            <w:r>
              <w:t>4</w:t>
            </w:r>
          </w:p>
        </w:tc>
      </w:tr>
      <w:tr w:rsidR="008D739C" w:rsidRPr="00DC11F5" w:rsidTr="00E16B97">
        <w:trPr>
          <w:trHeight w:hRule="exact" w:val="340"/>
        </w:trPr>
        <w:tc>
          <w:tcPr>
            <w:tcW w:w="539" w:type="dxa"/>
          </w:tcPr>
          <w:p w:rsidR="008D739C" w:rsidRDefault="008D739C" w:rsidP="0011664E">
            <w:pPr>
              <w:jc w:val="both"/>
            </w:pPr>
            <w:r>
              <w:t>9</w:t>
            </w:r>
          </w:p>
        </w:tc>
        <w:tc>
          <w:tcPr>
            <w:tcW w:w="4866" w:type="dxa"/>
          </w:tcPr>
          <w:p w:rsidR="008D739C" w:rsidRPr="0070288A" w:rsidRDefault="008D739C" w:rsidP="003A3349">
            <w:pPr>
              <w:pStyle w:val="Heading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Default="008D739C" w:rsidP="00935672">
            <w:pPr>
              <w:jc w:val="center"/>
            </w:pPr>
            <w:r>
              <w:t>2</w:t>
            </w:r>
          </w:p>
        </w:tc>
      </w:tr>
      <w:tr w:rsidR="008D739C" w:rsidRPr="00DC11F5" w:rsidTr="00E16B97">
        <w:tc>
          <w:tcPr>
            <w:tcW w:w="539" w:type="dxa"/>
          </w:tcPr>
          <w:p w:rsidR="008D739C" w:rsidRDefault="008D739C" w:rsidP="00F0399E">
            <w:pPr>
              <w:pStyle w:val="ListParagraph"/>
              <w:numPr>
                <w:ilvl w:val="0"/>
                <w:numId w:val="8"/>
              </w:numPr>
              <w:ind w:left="0"/>
              <w:jc w:val="both"/>
            </w:pPr>
          </w:p>
        </w:tc>
        <w:tc>
          <w:tcPr>
            <w:tcW w:w="4866" w:type="dxa"/>
          </w:tcPr>
          <w:p w:rsidR="008D739C" w:rsidRDefault="008D739C" w:rsidP="00935672">
            <w:pPr>
              <w:jc w:val="both"/>
              <w:rPr>
                <w:bCs/>
              </w:rPr>
            </w:pPr>
            <w:r>
              <w:rPr>
                <w:bCs/>
              </w:rPr>
              <w:t>Итого во 2 семестре</w:t>
            </w:r>
          </w:p>
        </w:tc>
        <w:tc>
          <w:tcPr>
            <w:tcW w:w="837" w:type="dxa"/>
            <w:gridSpan w:val="2"/>
          </w:tcPr>
          <w:p w:rsidR="008D739C" w:rsidRDefault="008D739C" w:rsidP="00A53FA6">
            <w:pPr>
              <w:jc w:val="center"/>
            </w:pPr>
            <w:r>
              <w:t>18</w:t>
            </w:r>
          </w:p>
        </w:tc>
        <w:tc>
          <w:tcPr>
            <w:tcW w:w="993" w:type="dxa"/>
            <w:gridSpan w:val="2"/>
          </w:tcPr>
          <w:p w:rsidR="008D739C" w:rsidRDefault="008D739C" w:rsidP="00A53FA6">
            <w:pPr>
              <w:jc w:val="center"/>
            </w:pPr>
            <w:r>
              <w:t>36(7*)</w:t>
            </w:r>
          </w:p>
        </w:tc>
        <w:tc>
          <w:tcPr>
            <w:tcW w:w="484" w:type="dxa"/>
          </w:tcPr>
          <w:p w:rsidR="008D739C" w:rsidRPr="00DC11F5" w:rsidRDefault="008D739C" w:rsidP="00935672">
            <w:pPr>
              <w:jc w:val="center"/>
            </w:pPr>
          </w:p>
        </w:tc>
        <w:tc>
          <w:tcPr>
            <w:tcW w:w="1936" w:type="dxa"/>
          </w:tcPr>
          <w:p w:rsidR="008D739C" w:rsidRDefault="008D739C" w:rsidP="00935672">
            <w:pPr>
              <w:jc w:val="center"/>
            </w:pPr>
            <w:r>
              <w:t>34</w:t>
            </w:r>
          </w:p>
        </w:tc>
      </w:tr>
      <w:tr w:rsidR="008D739C" w:rsidRPr="00DC11F5" w:rsidTr="00E16B97">
        <w:tc>
          <w:tcPr>
            <w:tcW w:w="539" w:type="dxa"/>
          </w:tcPr>
          <w:p w:rsidR="008D739C" w:rsidRPr="00DC11F5" w:rsidRDefault="008D739C" w:rsidP="00935672">
            <w:pPr>
              <w:pStyle w:val="ListParagraph"/>
              <w:ind w:left="0"/>
              <w:jc w:val="both"/>
            </w:pPr>
          </w:p>
        </w:tc>
        <w:tc>
          <w:tcPr>
            <w:tcW w:w="4866" w:type="dxa"/>
          </w:tcPr>
          <w:p w:rsidR="008D739C" w:rsidRPr="00DC11F5" w:rsidRDefault="008D739C" w:rsidP="00935672">
            <w:pPr>
              <w:jc w:val="both"/>
            </w:pPr>
            <w:r w:rsidRPr="00DC11F5">
              <w:t xml:space="preserve">Итого </w:t>
            </w:r>
          </w:p>
        </w:tc>
        <w:tc>
          <w:tcPr>
            <w:tcW w:w="837" w:type="dxa"/>
            <w:gridSpan w:val="2"/>
          </w:tcPr>
          <w:p w:rsidR="008D739C" w:rsidRPr="00DC11F5" w:rsidRDefault="008D739C" w:rsidP="00935672">
            <w:pPr>
              <w:jc w:val="center"/>
            </w:pPr>
            <w:r>
              <w:t>36</w:t>
            </w:r>
          </w:p>
        </w:tc>
        <w:tc>
          <w:tcPr>
            <w:tcW w:w="993" w:type="dxa"/>
            <w:gridSpan w:val="2"/>
          </w:tcPr>
          <w:p w:rsidR="008D739C" w:rsidRPr="00DC11F5" w:rsidRDefault="008D739C" w:rsidP="00A53FA6">
            <w:pPr>
              <w:jc w:val="center"/>
            </w:pPr>
            <w:r>
              <w:t>70(13*)</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52</w:t>
            </w:r>
          </w:p>
        </w:tc>
      </w:tr>
    </w:tbl>
    <w:p w:rsidR="008D739C" w:rsidRDefault="008D739C" w:rsidP="002900BE">
      <w:pPr>
        <w:autoSpaceDE w:val="0"/>
        <w:autoSpaceDN w:val="0"/>
        <w:adjustRightInd w:val="0"/>
        <w:ind w:left="360"/>
        <w:jc w:val="both"/>
      </w:pPr>
      <w:r w:rsidRPr="00C64BD2">
        <w:t>*- реализуется в форме практической подготовки</w:t>
      </w:r>
    </w:p>
    <w:p w:rsidR="008D739C" w:rsidRDefault="008D739C" w:rsidP="002900BE">
      <w:pPr>
        <w:autoSpaceDE w:val="0"/>
        <w:autoSpaceDN w:val="0"/>
        <w:adjustRightInd w:val="0"/>
        <w:ind w:left="360"/>
        <w:jc w:val="both"/>
      </w:pPr>
    </w:p>
    <w:p w:rsidR="008D739C" w:rsidRDefault="008D739C" w:rsidP="00F0399E">
      <w:pPr>
        <w:pStyle w:val="ListParagraph"/>
        <w:numPr>
          <w:ilvl w:val="2"/>
          <w:numId w:val="6"/>
        </w:numPr>
        <w:jc w:val="both"/>
        <w:rPr>
          <w:b/>
        </w:rPr>
      </w:pPr>
      <w:r>
        <w:rPr>
          <w:b/>
        </w:rPr>
        <w:t>Очно-з</w:t>
      </w:r>
      <w:r w:rsidRPr="00DC11F5">
        <w:rPr>
          <w:b/>
        </w:rPr>
        <w:t>аочная форма обучения</w:t>
      </w:r>
    </w:p>
    <w:p w:rsidR="008D739C" w:rsidRDefault="008D739C" w:rsidP="00E16B97">
      <w:pPr>
        <w:pStyle w:val="ListParagraph"/>
        <w:ind w:left="2444"/>
        <w:jc w:val="both"/>
        <w:rPr>
          <w:b/>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39"/>
        <w:gridCol w:w="4865"/>
        <w:gridCol w:w="696"/>
        <w:gridCol w:w="6"/>
        <w:gridCol w:w="987"/>
        <w:gridCol w:w="626"/>
        <w:gridCol w:w="1936"/>
      </w:tblGrid>
      <w:tr w:rsidR="008D739C" w:rsidRPr="00DC11F5" w:rsidTr="00A958C5">
        <w:tc>
          <w:tcPr>
            <w:tcW w:w="539" w:type="dxa"/>
            <w:vMerge w:val="restart"/>
          </w:tcPr>
          <w:p w:rsidR="008D739C" w:rsidRPr="00DC11F5" w:rsidRDefault="008D739C" w:rsidP="00B74E4F">
            <w:pPr>
              <w:jc w:val="center"/>
              <w:rPr>
                <w:b/>
              </w:rPr>
            </w:pPr>
          </w:p>
          <w:p w:rsidR="008D739C" w:rsidRPr="00DC11F5" w:rsidRDefault="008D739C" w:rsidP="00B74E4F">
            <w:pPr>
              <w:jc w:val="center"/>
              <w:rPr>
                <w:b/>
              </w:rPr>
            </w:pPr>
            <w:r w:rsidRPr="00DC11F5">
              <w:rPr>
                <w:b/>
              </w:rPr>
              <w:t>№ п/п</w:t>
            </w:r>
          </w:p>
        </w:tc>
        <w:tc>
          <w:tcPr>
            <w:tcW w:w="4865" w:type="dxa"/>
            <w:vMerge w:val="restart"/>
          </w:tcPr>
          <w:p w:rsidR="008D739C" w:rsidRPr="00DC11F5" w:rsidRDefault="008D739C" w:rsidP="00B74E4F">
            <w:pPr>
              <w:jc w:val="center"/>
              <w:rPr>
                <w:b/>
              </w:rPr>
            </w:pPr>
          </w:p>
          <w:p w:rsidR="008D739C" w:rsidRPr="00DC11F5" w:rsidRDefault="008D739C" w:rsidP="00B74E4F">
            <w:pPr>
              <w:jc w:val="center"/>
              <w:rPr>
                <w:b/>
              </w:rPr>
            </w:pPr>
            <w:r w:rsidRPr="00DC11F5">
              <w:rPr>
                <w:b/>
              </w:rPr>
              <w:t>Раздел/тема</w:t>
            </w:r>
          </w:p>
        </w:tc>
        <w:tc>
          <w:tcPr>
            <w:tcW w:w="4251" w:type="dxa"/>
            <w:gridSpan w:val="5"/>
          </w:tcPr>
          <w:p w:rsidR="008D739C" w:rsidRPr="00DC11F5" w:rsidRDefault="008D739C" w:rsidP="00B74E4F">
            <w:pPr>
              <w:jc w:val="center"/>
              <w:rPr>
                <w:b/>
              </w:rPr>
            </w:pPr>
            <w:r w:rsidRPr="00DC11F5">
              <w:rPr>
                <w:b/>
              </w:rPr>
              <w:t>Виды учебной работы (в часах)</w:t>
            </w:r>
          </w:p>
        </w:tc>
      </w:tr>
      <w:tr w:rsidR="008D739C" w:rsidRPr="00DC11F5" w:rsidTr="00A958C5">
        <w:tc>
          <w:tcPr>
            <w:tcW w:w="539" w:type="dxa"/>
            <w:vMerge/>
          </w:tcPr>
          <w:p w:rsidR="008D739C" w:rsidRPr="00DC11F5" w:rsidRDefault="008D739C" w:rsidP="00B74E4F">
            <w:pPr>
              <w:jc w:val="center"/>
              <w:rPr>
                <w:b/>
              </w:rPr>
            </w:pPr>
          </w:p>
        </w:tc>
        <w:tc>
          <w:tcPr>
            <w:tcW w:w="4865" w:type="dxa"/>
            <w:vMerge/>
          </w:tcPr>
          <w:p w:rsidR="008D739C" w:rsidRPr="00DC11F5" w:rsidRDefault="008D739C" w:rsidP="00B74E4F">
            <w:pPr>
              <w:jc w:val="center"/>
              <w:rPr>
                <w:b/>
              </w:rPr>
            </w:pPr>
          </w:p>
        </w:tc>
        <w:tc>
          <w:tcPr>
            <w:tcW w:w="2315" w:type="dxa"/>
            <w:gridSpan w:val="4"/>
          </w:tcPr>
          <w:p w:rsidR="008D739C" w:rsidRPr="00DC11F5" w:rsidRDefault="008D739C" w:rsidP="00B74E4F">
            <w:pPr>
              <w:jc w:val="center"/>
              <w:rPr>
                <w:b/>
              </w:rPr>
            </w:pPr>
            <w:r w:rsidRPr="00DC11F5">
              <w:rPr>
                <w:b/>
              </w:rPr>
              <w:t>Аудиторная работа</w:t>
            </w:r>
          </w:p>
        </w:tc>
        <w:tc>
          <w:tcPr>
            <w:tcW w:w="1936" w:type="dxa"/>
            <w:vMerge w:val="restart"/>
          </w:tcPr>
          <w:p w:rsidR="008D739C" w:rsidRPr="00DC11F5" w:rsidRDefault="008D739C" w:rsidP="00B74E4F">
            <w:pPr>
              <w:jc w:val="center"/>
              <w:rPr>
                <w:b/>
              </w:rPr>
            </w:pPr>
            <w:r w:rsidRPr="00DC11F5">
              <w:rPr>
                <w:b/>
              </w:rPr>
              <w:t>Самостоятельная работа</w:t>
            </w:r>
          </w:p>
        </w:tc>
      </w:tr>
      <w:tr w:rsidR="008D739C" w:rsidRPr="00DC11F5" w:rsidTr="00A958C5">
        <w:tc>
          <w:tcPr>
            <w:tcW w:w="539" w:type="dxa"/>
            <w:vMerge/>
          </w:tcPr>
          <w:p w:rsidR="008D739C" w:rsidRPr="00DC11F5" w:rsidRDefault="008D739C" w:rsidP="00B74E4F">
            <w:pPr>
              <w:jc w:val="both"/>
            </w:pPr>
          </w:p>
        </w:tc>
        <w:tc>
          <w:tcPr>
            <w:tcW w:w="4865" w:type="dxa"/>
            <w:vMerge/>
          </w:tcPr>
          <w:p w:rsidR="008D739C" w:rsidRPr="00DC11F5" w:rsidRDefault="008D739C" w:rsidP="00B74E4F">
            <w:pPr>
              <w:jc w:val="both"/>
            </w:pPr>
          </w:p>
        </w:tc>
        <w:tc>
          <w:tcPr>
            <w:tcW w:w="702" w:type="dxa"/>
            <w:gridSpan w:val="2"/>
          </w:tcPr>
          <w:p w:rsidR="008D739C" w:rsidRPr="00DC11F5" w:rsidRDefault="008D739C" w:rsidP="00B74E4F">
            <w:pPr>
              <w:jc w:val="center"/>
              <w:rPr>
                <w:b/>
              </w:rPr>
            </w:pPr>
            <w:r w:rsidRPr="00DC11F5">
              <w:rPr>
                <w:b/>
              </w:rPr>
              <w:t>ЛЗ</w:t>
            </w:r>
          </w:p>
        </w:tc>
        <w:tc>
          <w:tcPr>
            <w:tcW w:w="987" w:type="dxa"/>
          </w:tcPr>
          <w:p w:rsidR="008D739C" w:rsidRPr="00DC11F5" w:rsidRDefault="008D739C" w:rsidP="00B74E4F">
            <w:pPr>
              <w:jc w:val="center"/>
              <w:rPr>
                <w:b/>
              </w:rPr>
            </w:pPr>
            <w:r w:rsidRPr="00DC11F5">
              <w:rPr>
                <w:b/>
              </w:rPr>
              <w:t>ПЗ</w:t>
            </w:r>
          </w:p>
        </w:tc>
        <w:tc>
          <w:tcPr>
            <w:tcW w:w="626" w:type="dxa"/>
          </w:tcPr>
          <w:p w:rsidR="008D739C" w:rsidRPr="00DC11F5" w:rsidRDefault="008D739C" w:rsidP="00B74E4F">
            <w:pPr>
              <w:rPr>
                <w:b/>
              </w:rPr>
            </w:pPr>
            <w:r w:rsidRPr="00DC11F5">
              <w:rPr>
                <w:b/>
              </w:rPr>
              <w:t>ЛабЗ</w:t>
            </w:r>
          </w:p>
        </w:tc>
        <w:tc>
          <w:tcPr>
            <w:tcW w:w="1936" w:type="dxa"/>
            <w:vMerge/>
          </w:tcPr>
          <w:p w:rsidR="008D739C" w:rsidRPr="00DC11F5" w:rsidRDefault="008D739C" w:rsidP="00B74E4F">
            <w:pPr>
              <w:jc w:val="both"/>
            </w:pPr>
          </w:p>
        </w:tc>
      </w:tr>
      <w:tr w:rsidR="008D739C" w:rsidRPr="00DC11F5" w:rsidTr="00B74E4F">
        <w:tc>
          <w:tcPr>
            <w:tcW w:w="9655" w:type="dxa"/>
            <w:gridSpan w:val="7"/>
          </w:tcPr>
          <w:p w:rsidR="008D739C" w:rsidRPr="00DC11F5" w:rsidRDefault="008D739C" w:rsidP="00B74E4F">
            <w:pPr>
              <w:jc w:val="center"/>
            </w:pPr>
            <w:r>
              <w:t>5 семестр</w:t>
            </w:r>
          </w:p>
        </w:tc>
      </w:tr>
      <w:tr w:rsidR="008D739C" w:rsidRPr="00DC11F5" w:rsidTr="00A958C5">
        <w:tc>
          <w:tcPr>
            <w:tcW w:w="539" w:type="dxa"/>
          </w:tcPr>
          <w:p w:rsidR="008D739C" w:rsidRPr="00DC11F5" w:rsidRDefault="008D739C" w:rsidP="00B74E4F">
            <w:pPr>
              <w:pStyle w:val="ListParagraph"/>
              <w:numPr>
                <w:ilvl w:val="0"/>
                <w:numId w:val="8"/>
              </w:numPr>
              <w:ind w:left="0"/>
              <w:jc w:val="both"/>
            </w:pPr>
            <w:r>
              <w:t>1.</w:t>
            </w:r>
          </w:p>
        </w:tc>
        <w:tc>
          <w:tcPr>
            <w:tcW w:w="4865" w:type="dxa"/>
          </w:tcPr>
          <w:p w:rsidR="008D739C" w:rsidRPr="000472E3" w:rsidRDefault="008D739C" w:rsidP="00B74E4F">
            <w:pPr>
              <w:pStyle w:val="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702" w:type="dxa"/>
            <w:gridSpan w:val="2"/>
          </w:tcPr>
          <w:p w:rsidR="008D739C" w:rsidRPr="00DC11F5" w:rsidRDefault="008D739C" w:rsidP="00B74E4F">
            <w:pPr>
              <w:jc w:val="center"/>
            </w:pPr>
            <w:r>
              <w:t>1</w:t>
            </w:r>
          </w:p>
        </w:tc>
        <w:tc>
          <w:tcPr>
            <w:tcW w:w="987" w:type="dxa"/>
          </w:tcPr>
          <w:p w:rsidR="008D739C" w:rsidRPr="00DC11F5" w:rsidRDefault="008D739C" w:rsidP="00B74E4F">
            <w:pPr>
              <w:jc w:val="center"/>
            </w:pPr>
            <w:r>
              <w:t>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4</w:t>
            </w:r>
          </w:p>
        </w:tc>
      </w:tr>
      <w:tr w:rsidR="008D739C" w:rsidRPr="00DC11F5" w:rsidTr="00A958C5">
        <w:tc>
          <w:tcPr>
            <w:tcW w:w="539" w:type="dxa"/>
          </w:tcPr>
          <w:p w:rsidR="008D739C" w:rsidRDefault="008D739C" w:rsidP="00B74E4F">
            <w:pPr>
              <w:pStyle w:val="ListParagraph"/>
              <w:numPr>
                <w:ilvl w:val="0"/>
                <w:numId w:val="8"/>
              </w:numPr>
              <w:ind w:left="0"/>
              <w:jc w:val="both"/>
            </w:pPr>
            <w:r>
              <w:t>2.</w:t>
            </w:r>
          </w:p>
        </w:tc>
        <w:tc>
          <w:tcPr>
            <w:tcW w:w="4865" w:type="dxa"/>
          </w:tcPr>
          <w:p w:rsidR="008D739C" w:rsidRPr="00FF52DA" w:rsidRDefault="008D739C" w:rsidP="00B74E4F">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702" w:type="dxa"/>
            <w:gridSpan w:val="2"/>
          </w:tcPr>
          <w:p w:rsidR="008D739C" w:rsidRPr="00DC11F5" w:rsidRDefault="008D739C" w:rsidP="00B74E4F">
            <w:pPr>
              <w:jc w:val="center"/>
            </w:pPr>
            <w:r>
              <w:t>1</w:t>
            </w:r>
          </w:p>
        </w:tc>
        <w:tc>
          <w:tcPr>
            <w:tcW w:w="987" w:type="dxa"/>
          </w:tcPr>
          <w:p w:rsidR="008D739C" w:rsidRPr="00DC11F5" w:rsidRDefault="008D739C" w:rsidP="00B74E4F">
            <w:pPr>
              <w:jc w:val="center"/>
            </w:pPr>
            <w:r>
              <w:t>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ListParagraph"/>
              <w:numPr>
                <w:ilvl w:val="0"/>
                <w:numId w:val="8"/>
              </w:numPr>
              <w:ind w:left="0"/>
              <w:jc w:val="both"/>
            </w:pPr>
            <w:r>
              <w:t>3.</w:t>
            </w:r>
          </w:p>
        </w:tc>
        <w:tc>
          <w:tcPr>
            <w:tcW w:w="4865" w:type="dxa"/>
          </w:tcPr>
          <w:p w:rsidR="008D739C" w:rsidRPr="00FF52DA" w:rsidRDefault="008D739C" w:rsidP="00B74E4F">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ListParagraph"/>
              <w:numPr>
                <w:ilvl w:val="0"/>
                <w:numId w:val="8"/>
              </w:numPr>
              <w:ind w:left="0"/>
              <w:jc w:val="both"/>
            </w:pPr>
            <w:r>
              <w:t>4.</w:t>
            </w:r>
          </w:p>
        </w:tc>
        <w:tc>
          <w:tcPr>
            <w:tcW w:w="4865" w:type="dxa"/>
          </w:tcPr>
          <w:p w:rsidR="008D739C" w:rsidRPr="00FF52DA" w:rsidRDefault="008D739C" w:rsidP="00B74E4F">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ListParagraph"/>
              <w:numPr>
                <w:ilvl w:val="0"/>
                <w:numId w:val="8"/>
              </w:numPr>
              <w:ind w:left="0"/>
              <w:jc w:val="both"/>
            </w:pPr>
            <w:r>
              <w:t>5.</w:t>
            </w:r>
          </w:p>
        </w:tc>
        <w:tc>
          <w:tcPr>
            <w:tcW w:w="4865" w:type="dxa"/>
          </w:tcPr>
          <w:p w:rsidR="008D739C" w:rsidRPr="00C8171F" w:rsidRDefault="008D739C" w:rsidP="00B74E4F">
            <w:pPr>
              <w:pStyle w:val="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ListParagraph"/>
              <w:numPr>
                <w:ilvl w:val="0"/>
                <w:numId w:val="8"/>
              </w:numPr>
              <w:ind w:left="0"/>
              <w:jc w:val="both"/>
            </w:pPr>
            <w:r>
              <w:t>6.</w:t>
            </w:r>
          </w:p>
        </w:tc>
        <w:tc>
          <w:tcPr>
            <w:tcW w:w="4865" w:type="dxa"/>
          </w:tcPr>
          <w:p w:rsidR="008D739C" w:rsidRPr="00FF52DA" w:rsidRDefault="008D739C" w:rsidP="00B74E4F">
            <w:pPr>
              <w:pStyle w:val="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ListParagraph"/>
              <w:numPr>
                <w:ilvl w:val="0"/>
                <w:numId w:val="8"/>
              </w:numPr>
              <w:ind w:left="0"/>
              <w:jc w:val="both"/>
            </w:pPr>
            <w:r>
              <w:t>7.</w:t>
            </w:r>
          </w:p>
        </w:tc>
        <w:tc>
          <w:tcPr>
            <w:tcW w:w="4865" w:type="dxa"/>
          </w:tcPr>
          <w:p w:rsidR="008D739C" w:rsidRPr="00C8171F" w:rsidRDefault="008D739C" w:rsidP="00B74E4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jc w:val="both"/>
            </w:pPr>
            <w:r>
              <w:t>8.</w:t>
            </w:r>
          </w:p>
        </w:tc>
        <w:tc>
          <w:tcPr>
            <w:tcW w:w="4865" w:type="dxa"/>
          </w:tcPr>
          <w:p w:rsidR="008D739C" w:rsidRPr="000472E3" w:rsidRDefault="008D739C" w:rsidP="00B74E4F">
            <w:pPr>
              <w:rPr>
                <w:bCs/>
              </w:rPr>
            </w:pPr>
            <w:r w:rsidRPr="00254F49">
              <w:t>Налог на добавленную стоимость</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jc w:val="both"/>
            </w:pPr>
            <w:r>
              <w:t>9.</w:t>
            </w:r>
          </w:p>
        </w:tc>
        <w:tc>
          <w:tcPr>
            <w:tcW w:w="4865" w:type="dxa"/>
          </w:tcPr>
          <w:p w:rsidR="008D739C" w:rsidRPr="000472E3" w:rsidRDefault="008D739C" w:rsidP="00B74E4F">
            <w:pPr>
              <w:rPr>
                <w:bCs/>
              </w:rPr>
            </w:pPr>
            <w:r>
              <w:t>Налог на прибыль организации</w:t>
            </w:r>
          </w:p>
        </w:tc>
        <w:tc>
          <w:tcPr>
            <w:tcW w:w="702" w:type="dxa"/>
            <w:gridSpan w:val="2"/>
          </w:tcPr>
          <w:p w:rsidR="008D739C" w:rsidRDefault="008D739C" w:rsidP="00B74E4F">
            <w:pPr>
              <w:jc w:val="center"/>
            </w:pPr>
            <w:r>
              <w:t>2</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Tr="00A958C5">
        <w:tc>
          <w:tcPr>
            <w:tcW w:w="539" w:type="dxa"/>
          </w:tcPr>
          <w:p w:rsidR="008D739C" w:rsidRDefault="008D739C" w:rsidP="00B74E4F">
            <w:pPr>
              <w:pStyle w:val="ListParagraph"/>
              <w:numPr>
                <w:ilvl w:val="0"/>
                <w:numId w:val="8"/>
              </w:numPr>
              <w:ind w:left="0"/>
              <w:jc w:val="both"/>
            </w:pPr>
          </w:p>
        </w:tc>
        <w:tc>
          <w:tcPr>
            <w:tcW w:w="4865" w:type="dxa"/>
          </w:tcPr>
          <w:p w:rsidR="008D739C" w:rsidRPr="000472E3" w:rsidRDefault="008D739C" w:rsidP="00B74E4F">
            <w:r>
              <w:t>Итого в 1 семестре</w:t>
            </w:r>
          </w:p>
        </w:tc>
        <w:tc>
          <w:tcPr>
            <w:tcW w:w="702" w:type="dxa"/>
            <w:gridSpan w:val="2"/>
          </w:tcPr>
          <w:p w:rsidR="008D739C" w:rsidRDefault="008D739C" w:rsidP="00B74E4F">
            <w:pPr>
              <w:jc w:val="center"/>
            </w:pPr>
            <w:r>
              <w:t>10</w:t>
            </w:r>
          </w:p>
        </w:tc>
        <w:tc>
          <w:tcPr>
            <w:tcW w:w="987" w:type="dxa"/>
          </w:tcPr>
          <w:p w:rsidR="008D739C" w:rsidRDefault="008D739C" w:rsidP="00B74E4F">
            <w:pPr>
              <w:jc w:val="center"/>
            </w:pPr>
            <w:r>
              <w:t>16</w:t>
            </w:r>
          </w:p>
        </w:tc>
        <w:tc>
          <w:tcPr>
            <w:tcW w:w="626" w:type="dxa"/>
          </w:tcPr>
          <w:p w:rsidR="008D739C" w:rsidRPr="00DC11F5" w:rsidRDefault="008D739C" w:rsidP="00B74E4F">
            <w:pPr>
              <w:jc w:val="center"/>
            </w:pPr>
          </w:p>
        </w:tc>
        <w:tc>
          <w:tcPr>
            <w:tcW w:w="1936" w:type="dxa"/>
          </w:tcPr>
          <w:p w:rsidR="008D739C" w:rsidRDefault="008D739C" w:rsidP="00B74E4F">
            <w:pPr>
              <w:jc w:val="center"/>
            </w:pPr>
            <w:r>
              <w:t>44</w:t>
            </w:r>
          </w:p>
        </w:tc>
      </w:tr>
      <w:tr w:rsidR="008D739C" w:rsidTr="00B74E4F">
        <w:tc>
          <w:tcPr>
            <w:tcW w:w="9655" w:type="dxa"/>
            <w:gridSpan w:val="7"/>
          </w:tcPr>
          <w:p w:rsidR="008D739C" w:rsidRDefault="008D739C" w:rsidP="00B74E4F">
            <w:pPr>
              <w:jc w:val="center"/>
            </w:pPr>
            <w:r>
              <w:t>6 семестр</w:t>
            </w:r>
          </w:p>
        </w:tc>
      </w:tr>
      <w:tr w:rsidR="008D739C" w:rsidRPr="00DC11F5" w:rsidTr="00A958C5">
        <w:trPr>
          <w:trHeight w:val="263"/>
        </w:trPr>
        <w:tc>
          <w:tcPr>
            <w:tcW w:w="539" w:type="dxa"/>
          </w:tcPr>
          <w:p w:rsidR="008D739C" w:rsidRPr="00DC11F5" w:rsidRDefault="008D739C" w:rsidP="00B74E4F">
            <w:pPr>
              <w:jc w:val="both"/>
            </w:pPr>
            <w:r>
              <w:t>1</w:t>
            </w:r>
          </w:p>
        </w:tc>
        <w:tc>
          <w:tcPr>
            <w:tcW w:w="4865" w:type="dxa"/>
          </w:tcPr>
          <w:p w:rsidR="008D739C" w:rsidRPr="000472E3" w:rsidRDefault="008D739C" w:rsidP="00B74E4F">
            <w:pPr>
              <w:jc w:val="both"/>
            </w:pPr>
            <w:r>
              <w:t xml:space="preserve">Акцизы </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rPr>
          <w:trHeight w:val="875"/>
        </w:trPr>
        <w:tc>
          <w:tcPr>
            <w:tcW w:w="539" w:type="dxa"/>
          </w:tcPr>
          <w:p w:rsidR="008D739C" w:rsidRDefault="008D739C" w:rsidP="00B74E4F">
            <w:pPr>
              <w:jc w:val="both"/>
            </w:pPr>
            <w:r>
              <w:t>2</w:t>
            </w:r>
          </w:p>
        </w:tc>
        <w:tc>
          <w:tcPr>
            <w:tcW w:w="4865" w:type="dxa"/>
          </w:tcPr>
          <w:p w:rsidR="008D739C" w:rsidRPr="00643ACB" w:rsidRDefault="008D739C" w:rsidP="00B74E4F">
            <w:pPr>
              <w:pStyle w:val="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377"/>
        </w:trPr>
        <w:tc>
          <w:tcPr>
            <w:tcW w:w="539" w:type="dxa"/>
          </w:tcPr>
          <w:p w:rsidR="008D739C" w:rsidRDefault="008D739C" w:rsidP="00B74E4F">
            <w:pPr>
              <w:jc w:val="both"/>
            </w:pPr>
            <w:r>
              <w:t>3</w:t>
            </w:r>
          </w:p>
        </w:tc>
        <w:tc>
          <w:tcPr>
            <w:tcW w:w="4865" w:type="dxa"/>
          </w:tcPr>
          <w:p w:rsidR="008D739C" w:rsidRPr="00643ACB" w:rsidRDefault="008D739C" w:rsidP="00B74E4F">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B74E4F">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244"/>
        </w:trPr>
        <w:tc>
          <w:tcPr>
            <w:tcW w:w="539" w:type="dxa"/>
          </w:tcPr>
          <w:p w:rsidR="008D739C" w:rsidRDefault="008D739C" w:rsidP="00B74E4F">
            <w:pPr>
              <w:jc w:val="both"/>
            </w:pPr>
            <w:r>
              <w:t>4</w:t>
            </w:r>
          </w:p>
        </w:tc>
        <w:tc>
          <w:tcPr>
            <w:tcW w:w="4865" w:type="dxa"/>
          </w:tcPr>
          <w:p w:rsidR="008D739C" w:rsidRPr="00254F49" w:rsidRDefault="008D739C" w:rsidP="00B74E4F">
            <w:pPr>
              <w:jc w:val="both"/>
            </w:pPr>
            <w:r w:rsidRPr="00254F49">
              <w:t>Транспортный налог</w:t>
            </w:r>
            <w:r w:rsidRPr="00643ACB">
              <w:rPr>
                <w:bCs/>
                <w:color w:val="000000"/>
                <w:lang w:eastAsia="en-US"/>
              </w:rPr>
              <w:t xml:space="preserve"> Земельный налог</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hRule="exact" w:val="340"/>
        </w:trPr>
        <w:tc>
          <w:tcPr>
            <w:tcW w:w="539" w:type="dxa"/>
          </w:tcPr>
          <w:p w:rsidR="008D739C" w:rsidRDefault="008D739C" w:rsidP="00B74E4F">
            <w:pPr>
              <w:jc w:val="both"/>
            </w:pPr>
            <w:r>
              <w:t>5</w:t>
            </w:r>
          </w:p>
        </w:tc>
        <w:tc>
          <w:tcPr>
            <w:tcW w:w="4865" w:type="dxa"/>
          </w:tcPr>
          <w:p w:rsidR="008D739C" w:rsidRPr="000472E3" w:rsidRDefault="008D739C" w:rsidP="00B74E4F">
            <w:pPr>
              <w:jc w:val="both"/>
            </w:pPr>
            <w:r w:rsidRPr="00254F49">
              <w:t>Налог на игорный бизнес</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875"/>
        </w:trPr>
        <w:tc>
          <w:tcPr>
            <w:tcW w:w="539" w:type="dxa"/>
          </w:tcPr>
          <w:p w:rsidR="008D739C" w:rsidRDefault="008D739C" w:rsidP="00B74E4F">
            <w:pPr>
              <w:jc w:val="both"/>
            </w:pPr>
            <w:r>
              <w:t>6</w:t>
            </w:r>
          </w:p>
        </w:tc>
        <w:tc>
          <w:tcPr>
            <w:tcW w:w="4865" w:type="dxa"/>
          </w:tcPr>
          <w:p w:rsidR="008D739C" w:rsidRDefault="008D739C" w:rsidP="00B74E4F">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B74E4F">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Tr="00A958C5">
        <w:trPr>
          <w:trHeight w:val="263"/>
        </w:trPr>
        <w:tc>
          <w:tcPr>
            <w:tcW w:w="539" w:type="dxa"/>
          </w:tcPr>
          <w:p w:rsidR="008D739C" w:rsidRDefault="008D739C" w:rsidP="00B74E4F">
            <w:pPr>
              <w:jc w:val="both"/>
            </w:pPr>
            <w:r>
              <w:t>7</w:t>
            </w:r>
          </w:p>
        </w:tc>
        <w:tc>
          <w:tcPr>
            <w:tcW w:w="4865" w:type="dxa"/>
          </w:tcPr>
          <w:p w:rsidR="008D739C" w:rsidRDefault="008D739C" w:rsidP="00B74E4F">
            <w:pPr>
              <w:jc w:val="both"/>
            </w:pPr>
            <w:r>
              <w:t>Упрощенная система налогообложения.</w:t>
            </w:r>
          </w:p>
          <w:p w:rsidR="008D739C" w:rsidRPr="00254F49" w:rsidRDefault="008D739C" w:rsidP="00B74E4F">
            <w:pPr>
              <w:jc w:val="both"/>
            </w:pPr>
            <w:r>
              <w:t>Патентная система налогообложения</w:t>
            </w:r>
          </w:p>
        </w:tc>
        <w:tc>
          <w:tcPr>
            <w:tcW w:w="696" w:type="dxa"/>
          </w:tcPr>
          <w:p w:rsidR="008D739C" w:rsidRDefault="008D739C" w:rsidP="00B74E4F">
            <w:pPr>
              <w:jc w:val="center"/>
            </w:pPr>
            <w:r>
              <w:t>1</w:t>
            </w:r>
          </w:p>
        </w:tc>
        <w:tc>
          <w:tcPr>
            <w:tcW w:w="993" w:type="dxa"/>
            <w:gridSpan w:val="2"/>
          </w:tcPr>
          <w:p w:rsidR="008D739C" w:rsidRDefault="008D739C" w:rsidP="00B74E4F">
            <w:pPr>
              <w:jc w:val="center"/>
            </w:pPr>
            <w:r>
              <w:t>2(1*)</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rPr>
          <w:trHeight w:val="263"/>
        </w:trPr>
        <w:tc>
          <w:tcPr>
            <w:tcW w:w="539" w:type="dxa"/>
          </w:tcPr>
          <w:p w:rsidR="008D739C" w:rsidRDefault="008D739C" w:rsidP="00B74E4F">
            <w:pPr>
              <w:jc w:val="both"/>
            </w:pPr>
            <w:r>
              <w:t>8</w:t>
            </w:r>
          </w:p>
        </w:tc>
        <w:tc>
          <w:tcPr>
            <w:tcW w:w="4865" w:type="dxa"/>
          </w:tcPr>
          <w:p w:rsidR="008D739C" w:rsidRDefault="008D739C" w:rsidP="00B74E4F">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B74E4F">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696" w:type="dxa"/>
          </w:tcPr>
          <w:p w:rsidR="008D739C" w:rsidRDefault="008D739C" w:rsidP="00B74E4F">
            <w:pPr>
              <w:jc w:val="center"/>
            </w:pPr>
            <w:r>
              <w:t>1</w:t>
            </w:r>
          </w:p>
        </w:tc>
        <w:tc>
          <w:tcPr>
            <w:tcW w:w="993" w:type="dxa"/>
            <w:gridSpan w:val="2"/>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rPr>
          <w:trHeight w:hRule="exact" w:val="340"/>
        </w:trPr>
        <w:tc>
          <w:tcPr>
            <w:tcW w:w="539" w:type="dxa"/>
          </w:tcPr>
          <w:p w:rsidR="008D739C" w:rsidRDefault="008D739C" w:rsidP="00B74E4F">
            <w:pPr>
              <w:jc w:val="both"/>
            </w:pPr>
            <w:r>
              <w:t>9</w:t>
            </w:r>
          </w:p>
        </w:tc>
        <w:tc>
          <w:tcPr>
            <w:tcW w:w="4865" w:type="dxa"/>
          </w:tcPr>
          <w:p w:rsidR="008D739C" w:rsidRPr="0070288A" w:rsidRDefault="008D739C" w:rsidP="00B74E4F">
            <w:pPr>
              <w:pStyle w:val="Heading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96" w:type="dxa"/>
          </w:tcPr>
          <w:p w:rsidR="008D739C" w:rsidRDefault="008D739C" w:rsidP="00B74E4F">
            <w:pPr>
              <w:jc w:val="center"/>
            </w:pPr>
            <w:r>
              <w:t>-</w:t>
            </w:r>
          </w:p>
        </w:tc>
        <w:tc>
          <w:tcPr>
            <w:tcW w:w="993" w:type="dxa"/>
            <w:gridSpan w:val="2"/>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c>
          <w:tcPr>
            <w:tcW w:w="539" w:type="dxa"/>
          </w:tcPr>
          <w:p w:rsidR="008D739C" w:rsidRDefault="008D739C" w:rsidP="00B74E4F">
            <w:pPr>
              <w:pStyle w:val="ListParagraph"/>
              <w:numPr>
                <w:ilvl w:val="0"/>
                <w:numId w:val="8"/>
              </w:numPr>
              <w:ind w:left="0"/>
              <w:jc w:val="both"/>
            </w:pPr>
          </w:p>
        </w:tc>
        <w:tc>
          <w:tcPr>
            <w:tcW w:w="4865" w:type="dxa"/>
          </w:tcPr>
          <w:p w:rsidR="008D739C" w:rsidRDefault="008D739C" w:rsidP="00B74E4F">
            <w:pPr>
              <w:jc w:val="both"/>
              <w:rPr>
                <w:bCs/>
              </w:rPr>
            </w:pPr>
            <w:r>
              <w:rPr>
                <w:bCs/>
              </w:rPr>
              <w:t>Итого во 2 семестре</w:t>
            </w:r>
          </w:p>
        </w:tc>
        <w:tc>
          <w:tcPr>
            <w:tcW w:w="696" w:type="dxa"/>
          </w:tcPr>
          <w:p w:rsidR="008D739C" w:rsidRDefault="008D739C" w:rsidP="00B74E4F">
            <w:pPr>
              <w:jc w:val="center"/>
            </w:pPr>
            <w:r>
              <w:t>8</w:t>
            </w:r>
          </w:p>
        </w:tc>
        <w:tc>
          <w:tcPr>
            <w:tcW w:w="993" w:type="dxa"/>
            <w:gridSpan w:val="2"/>
          </w:tcPr>
          <w:p w:rsidR="008D739C" w:rsidRDefault="008D739C" w:rsidP="00B74E4F">
            <w:pPr>
              <w:jc w:val="center"/>
            </w:pPr>
            <w:r>
              <w:t>18</w:t>
            </w:r>
          </w:p>
        </w:tc>
        <w:tc>
          <w:tcPr>
            <w:tcW w:w="626" w:type="dxa"/>
          </w:tcPr>
          <w:p w:rsidR="008D739C" w:rsidRPr="00DC11F5" w:rsidRDefault="008D739C" w:rsidP="00B74E4F">
            <w:pPr>
              <w:jc w:val="center"/>
            </w:pPr>
          </w:p>
        </w:tc>
        <w:tc>
          <w:tcPr>
            <w:tcW w:w="1936" w:type="dxa"/>
          </w:tcPr>
          <w:p w:rsidR="008D739C" w:rsidRDefault="008D739C" w:rsidP="00B74E4F">
            <w:pPr>
              <w:jc w:val="center"/>
            </w:pPr>
            <w:r>
              <w:t>53</w:t>
            </w:r>
          </w:p>
        </w:tc>
      </w:tr>
      <w:tr w:rsidR="008D739C" w:rsidRPr="00DC11F5" w:rsidTr="00A958C5">
        <w:tc>
          <w:tcPr>
            <w:tcW w:w="539" w:type="dxa"/>
          </w:tcPr>
          <w:p w:rsidR="008D739C" w:rsidRPr="00DC11F5" w:rsidRDefault="008D739C" w:rsidP="00B74E4F">
            <w:pPr>
              <w:pStyle w:val="ListParagraph"/>
              <w:ind w:left="0"/>
              <w:jc w:val="both"/>
            </w:pPr>
          </w:p>
        </w:tc>
        <w:tc>
          <w:tcPr>
            <w:tcW w:w="4865" w:type="dxa"/>
          </w:tcPr>
          <w:p w:rsidR="008D739C" w:rsidRPr="00DC11F5" w:rsidRDefault="008D739C" w:rsidP="00B74E4F">
            <w:pPr>
              <w:jc w:val="both"/>
            </w:pPr>
            <w:r w:rsidRPr="00DC11F5">
              <w:t xml:space="preserve">Итого </w:t>
            </w:r>
          </w:p>
        </w:tc>
        <w:tc>
          <w:tcPr>
            <w:tcW w:w="696" w:type="dxa"/>
          </w:tcPr>
          <w:p w:rsidR="008D739C" w:rsidRPr="00DC11F5" w:rsidRDefault="008D739C" w:rsidP="00B74E4F">
            <w:pPr>
              <w:jc w:val="center"/>
            </w:pPr>
            <w:r>
              <w:t>18</w:t>
            </w:r>
          </w:p>
        </w:tc>
        <w:tc>
          <w:tcPr>
            <w:tcW w:w="993" w:type="dxa"/>
            <w:gridSpan w:val="2"/>
          </w:tcPr>
          <w:p w:rsidR="008D739C" w:rsidRPr="00DC11F5" w:rsidRDefault="008D739C" w:rsidP="00B74E4F">
            <w:pPr>
              <w:jc w:val="center"/>
            </w:pPr>
            <w:r>
              <w:t>34</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97</w:t>
            </w:r>
          </w:p>
        </w:tc>
      </w:tr>
    </w:tbl>
    <w:p w:rsidR="008D739C" w:rsidRDefault="008D739C" w:rsidP="00A958C5">
      <w:pPr>
        <w:autoSpaceDE w:val="0"/>
        <w:autoSpaceDN w:val="0"/>
        <w:adjustRightInd w:val="0"/>
        <w:ind w:left="360"/>
        <w:jc w:val="both"/>
      </w:pPr>
      <w:r w:rsidRPr="00C64BD2">
        <w:t>*- реализуется в форме практической подготовки</w:t>
      </w:r>
    </w:p>
    <w:p w:rsidR="008D739C" w:rsidRDefault="008D739C" w:rsidP="00E16B97">
      <w:pPr>
        <w:pStyle w:val="ListParagraph"/>
        <w:ind w:left="2444"/>
        <w:jc w:val="both"/>
        <w:rPr>
          <w:b/>
        </w:rPr>
      </w:pPr>
    </w:p>
    <w:p w:rsidR="008D739C" w:rsidRPr="00DC11F5" w:rsidRDefault="008D7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D739C" w:rsidRPr="00DC11F5" w:rsidRDefault="008D739C" w:rsidP="00D00133">
      <w:pPr>
        <w:autoSpaceDE w:val="0"/>
        <w:autoSpaceDN w:val="0"/>
        <w:adjustRightInd w:val="0"/>
        <w:ind w:left="1440"/>
        <w:jc w:val="center"/>
        <w:rPr>
          <w:b/>
        </w:rPr>
      </w:pPr>
    </w:p>
    <w:p w:rsidR="008D739C" w:rsidRPr="00DC11F5" w:rsidRDefault="008D739C"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98"/>
        <w:gridCol w:w="2902"/>
        <w:gridCol w:w="6199"/>
      </w:tblGrid>
      <w:tr w:rsidR="008D739C" w:rsidRPr="00DC11F5" w:rsidTr="00E16B97">
        <w:tc>
          <w:tcPr>
            <w:tcW w:w="598" w:type="dxa"/>
          </w:tcPr>
          <w:p w:rsidR="008D739C" w:rsidRPr="007B023B" w:rsidRDefault="008D739C" w:rsidP="00935672">
            <w:pPr>
              <w:jc w:val="center"/>
              <w:rPr>
                <w:b/>
              </w:rPr>
            </w:pPr>
            <w:r w:rsidRPr="007B023B">
              <w:rPr>
                <w:b/>
              </w:rPr>
              <w:t>№ п/п</w:t>
            </w:r>
          </w:p>
        </w:tc>
        <w:tc>
          <w:tcPr>
            <w:tcW w:w="2902" w:type="dxa"/>
          </w:tcPr>
          <w:p w:rsidR="008D739C" w:rsidRPr="007B023B" w:rsidRDefault="008D739C" w:rsidP="00935672">
            <w:pPr>
              <w:jc w:val="center"/>
              <w:rPr>
                <w:b/>
              </w:rPr>
            </w:pPr>
            <w:r w:rsidRPr="007B023B">
              <w:rPr>
                <w:b/>
              </w:rPr>
              <w:t>Наименование темы (раздела) дисциплины</w:t>
            </w:r>
          </w:p>
        </w:tc>
        <w:tc>
          <w:tcPr>
            <w:tcW w:w="6199" w:type="dxa"/>
          </w:tcPr>
          <w:p w:rsidR="008D739C" w:rsidRPr="007B023B" w:rsidRDefault="008D739C" w:rsidP="009658B9">
            <w:pPr>
              <w:jc w:val="center"/>
              <w:rPr>
                <w:b/>
              </w:rPr>
            </w:pPr>
            <w:r w:rsidRPr="007B023B">
              <w:rPr>
                <w:b/>
              </w:rPr>
              <w:t>Содержание лекционного занятия</w:t>
            </w:r>
          </w:p>
        </w:tc>
      </w:tr>
      <w:tr w:rsidR="008D739C" w:rsidRPr="00DC11F5" w:rsidTr="00E16B97">
        <w:tc>
          <w:tcPr>
            <w:tcW w:w="598" w:type="dxa"/>
          </w:tcPr>
          <w:p w:rsidR="008D739C" w:rsidRPr="007B023B" w:rsidRDefault="008D739C" w:rsidP="00E16B97">
            <w:r>
              <w:t>1.</w:t>
            </w:r>
          </w:p>
        </w:tc>
        <w:tc>
          <w:tcPr>
            <w:tcW w:w="2902" w:type="dxa"/>
          </w:tcPr>
          <w:p w:rsidR="008D739C" w:rsidRPr="000472E3" w:rsidRDefault="008D739C" w:rsidP="008D74B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199" w:type="dxa"/>
          </w:tcPr>
          <w:p w:rsidR="008D739C" w:rsidRPr="007B023B" w:rsidRDefault="008D739C"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8D739C" w:rsidRPr="00DC11F5" w:rsidTr="00E16B97">
        <w:tc>
          <w:tcPr>
            <w:tcW w:w="598" w:type="dxa"/>
          </w:tcPr>
          <w:p w:rsidR="008D739C" w:rsidRPr="007B023B" w:rsidRDefault="008D739C" w:rsidP="00E16B97">
            <w:r>
              <w:t>2.</w:t>
            </w:r>
          </w:p>
        </w:tc>
        <w:tc>
          <w:tcPr>
            <w:tcW w:w="2902" w:type="dxa"/>
          </w:tcPr>
          <w:p w:rsidR="008D739C" w:rsidRPr="00FF52DA" w:rsidRDefault="008D739C" w:rsidP="008D74B1">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199" w:type="dxa"/>
          </w:tcPr>
          <w:p w:rsidR="008D739C" w:rsidRDefault="008D739C" w:rsidP="008D74B1">
            <w:pPr>
              <w:jc w:val="both"/>
            </w:pPr>
            <w:r w:rsidRPr="00254F49">
              <w:t>Функции налогов. Принципы налогообложения. Элементы налога. Налоговые льготы: сущность и классификация.</w:t>
            </w:r>
          </w:p>
          <w:p w:rsidR="008D739C" w:rsidRPr="00254F49" w:rsidRDefault="008D739C"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8D739C" w:rsidRPr="00DC11F5" w:rsidTr="00E16B97">
        <w:trPr>
          <w:trHeight w:val="649"/>
        </w:trPr>
        <w:tc>
          <w:tcPr>
            <w:tcW w:w="598" w:type="dxa"/>
          </w:tcPr>
          <w:p w:rsidR="008D739C" w:rsidRPr="007B023B" w:rsidRDefault="008D739C" w:rsidP="00F0399E">
            <w:pPr>
              <w:pStyle w:val="ListParagraph"/>
              <w:numPr>
                <w:ilvl w:val="0"/>
                <w:numId w:val="9"/>
              </w:numPr>
              <w:ind w:left="0"/>
              <w:jc w:val="both"/>
            </w:pPr>
            <w:r w:rsidRPr="007B023B">
              <w:t>3</w:t>
            </w:r>
            <w:r>
              <w:t>.</w:t>
            </w:r>
          </w:p>
        </w:tc>
        <w:tc>
          <w:tcPr>
            <w:tcW w:w="2902" w:type="dxa"/>
          </w:tcPr>
          <w:p w:rsidR="008D739C" w:rsidRPr="00FF52DA" w:rsidRDefault="008D739C" w:rsidP="008D74B1">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199" w:type="dxa"/>
          </w:tcPr>
          <w:p w:rsidR="008D739C" w:rsidRPr="00254F49" w:rsidRDefault="008D739C"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rsidRPr="007B023B">
              <w:t>4</w:t>
            </w:r>
            <w:r>
              <w:t>.</w:t>
            </w:r>
          </w:p>
        </w:tc>
        <w:tc>
          <w:tcPr>
            <w:tcW w:w="2902" w:type="dxa"/>
          </w:tcPr>
          <w:p w:rsidR="008D739C" w:rsidRPr="00FF52DA" w:rsidRDefault="008D739C" w:rsidP="008D74B1">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199" w:type="dxa"/>
          </w:tcPr>
          <w:p w:rsidR="008D739C" w:rsidRPr="00254F49" w:rsidRDefault="008D739C"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rsidRPr="007B023B">
              <w:t>5</w:t>
            </w:r>
            <w:r>
              <w:t>.</w:t>
            </w:r>
          </w:p>
        </w:tc>
        <w:tc>
          <w:tcPr>
            <w:tcW w:w="2902" w:type="dxa"/>
          </w:tcPr>
          <w:p w:rsidR="008D739C" w:rsidRPr="00C8171F" w:rsidRDefault="008D739C" w:rsidP="008D74B1">
            <w:pPr>
              <w:pStyle w:val="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199" w:type="dxa"/>
          </w:tcPr>
          <w:p w:rsidR="008D739C" w:rsidRPr="00254F49" w:rsidRDefault="008D739C"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rsidRPr="007B023B">
              <w:t>6</w:t>
            </w:r>
            <w:r>
              <w:t>.</w:t>
            </w:r>
          </w:p>
        </w:tc>
        <w:tc>
          <w:tcPr>
            <w:tcW w:w="2902" w:type="dxa"/>
          </w:tcPr>
          <w:p w:rsidR="008D739C" w:rsidRPr="00FF52DA" w:rsidRDefault="008D739C" w:rsidP="008D74B1">
            <w:pPr>
              <w:pStyle w:val="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rsidRPr="007B023B">
              <w:t>7</w:t>
            </w:r>
            <w:r>
              <w:t>.</w:t>
            </w:r>
          </w:p>
        </w:tc>
        <w:tc>
          <w:tcPr>
            <w:tcW w:w="2902" w:type="dxa"/>
          </w:tcPr>
          <w:p w:rsidR="008D739C" w:rsidRPr="00C8171F" w:rsidRDefault="008D739C" w:rsidP="008D74B1">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Получатели взносов</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rsidRPr="007B023B">
              <w:t>8</w:t>
            </w:r>
            <w:r>
              <w:t>.</w:t>
            </w:r>
          </w:p>
        </w:tc>
        <w:tc>
          <w:tcPr>
            <w:tcW w:w="2902" w:type="dxa"/>
          </w:tcPr>
          <w:p w:rsidR="008D739C" w:rsidRPr="000472E3" w:rsidRDefault="008D739C" w:rsidP="008D74B1">
            <w:pPr>
              <w:rPr>
                <w:bCs/>
              </w:rPr>
            </w:pPr>
            <w:r w:rsidRPr="00254F49">
              <w:t>Налог на добавленную стоимость</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rsidRPr="007B023B">
              <w:t>9</w:t>
            </w:r>
            <w:r>
              <w:t>.</w:t>
            </w:r>
          </w:p>
        </w:tc>
        <w:tc>
          <w:tcPr>
            <w:tcW w:w="2902" w:type="dxa"/>
          </w:tcPr>
          <w:p w:rsidR="008D739C" w:rsidRPr="000472E3" w:rsidRDefault="008D739C" w:rsidP="008D74B1">
            <w:pPr>
              <w:rPr>
                <w:bCs/>
              </w:rPr>
            </w:pPr>
            <w:r>
              <w:t>Налог на прибыль организации</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10.</w:t>
            </w:r>
          </w:p>
        </w:tc>
        <w:tc>
          <w:tcPr>
            <w:tcW w:w="2902" w:type="dxa"/>
          </w:tcPr>
          <w:p w:rsidR="008D739C" w:rsidRPr="000472E3" w:rsidRDefault="008D739C" w:rsidP="008D74B1">
            <w:pPr>
              <w:jc w:val="both"/>
            </w:pPr>
            <w:r>
              <w:t xml:space="preserve">Акцизы </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11.</w:t>
            </w:r>
          </w:p>
        </w:tc>
        <w:tc>
          <w:tcPr>
            <w:tcW w:w="2902" w:type="dxa"/>
          </w:tcPr>
          <w:p w:rsidR="008D739C" w:rsidRPr="00643ACB" w:rsidRDefault="008D739C" w:rsidP="008D74B1">
            <w:pPr>
              <w:pStyle w:val="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12.</w:t>
            </w:r>
          </w:p>
        </w:tc>
        <w:tc>
          <w:tcPr>
            <w:tcW w:w="2902" w:type="dxa"/>
          </w:tcPr>
          <w:p w:rsidR="008D739C" w:rsidRPr="00643ACB" w:rsidRDefault="008D739C" w:rsidP="008D74B1">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8D74B1">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13.</w:t>
            </w:r>
          </w:p>
        </w:tc>
        <w:tc>
          <w:tcPr>
            <w:tcW w:w="2902"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14.</w:t>
            </w:r>
          </w:p>
        </w:tc>
        <w:tc>
          <w:tcPr>
            <w:tcW w:w="2902" w:type="dxa"/>
          </w:tcPr>
          <w:p w:rsidR="008D739C" w:rsidRPr="000472E3" w:rsidRDefault="008D739C" w:rsidP="008D74B1">
            <w:pPr>
              <w:jc w:val="both"/>
            </w:pPr>
            <w:r w:rsidRPr="00254F49">
              <w:t>Налог на игорный бизнес</w:t>
            </w:r>
            <w:r w:rsidRPr="00F372D7">
              <w:rPr>
                <w:bCs/>
              </w:rPr>
              <w:t>Регулярные платежи за пользование недрами</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15.</w:t>
            </w:r>
          </w:p>
        </w:tc>
        <w:tc>
          <w:tcPr>
            <w:tcW w:w="2902" w:type="dxa"/>
          </w:tcPr>
          <w:p w:rsidR="008D739C" w:rsidRPr="00643ACB" w:rsidRDefault="008D739C"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16.</w:t>
            </w:r>
          </w:p>
        </w:tc>
        <w:tc>
          <w:tcPr>
            <w:tcW w:w="2902" w:type="dxa"/>
          </w:tcPr>
          <w:p w:rsidR="008D739C" w:rsidRDefault="008D739C" w:rsidP="008D74B1">
            <w:pPr>
              <w:jc w:val="both"/>
            </w:pPr>
            <w:r>
              <w:t>Упрощенная система налогообложения.</w:t>
            </w:r>
          </w:p>
          <w:p w:rsidR="008D739C" w:rsidRPr="00254F49" w:rsidRDefault="008D739C" w:rsidP="008D74B1">
            <w:pPr>
              <w:jc w:val="both"/>
            </w:pPr>
            <w:r>
              <w:t>Патентная система налогообложения</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17.</w:t>
            </w:r>
          </w:p>
        </w:tc>
        <w:tc>
          <w:tcPr>
            <w:tcW w:w="2902" w:type="dxa"/>
          </w:tcPr>
          <w:p w:rsidR="008D739C" w:rsidRDefault="008D739C" w:rsidP="008D74B1">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8D74B1">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8D739C" w:rsidRPr="00DC11F5" w:rsidTr="00E16B97">
        <w:tc>
          <w:tcPr>
            <w:tcW w:w="598" w:type="dxa"/>
          </w:tcPr>
          <w:p w:rsidR="008D739C" w:rsidRPr="007B023B" w:rsidRDefault="008D739C" w:rsidP="00F0399E">
            <w:pPr>
              <w:pStyle w:val="ListParagraph"/>
              <w:numPr>
                <w:ilvl w:val="0"/>
                <w:numId w:val="9"/>
              </w:numPr>
              <w:ind w:left="0"/>
              <w:jc w:val="both"/>
            </w:pPr>
            <w:r>
              <w:t>18.</w:t>
            </w:r>
          </w:p>
        </w:tc>
        <w:tc>
          <w:tcPr>
            <w:tcW w:w="2902" w:type="dxa"/>
          </w:tcPr>
          <w:p w:rsidR="008D739C" w:rsidRPr="0070288A" w:rsidRDefault="008D739C" w:rsidP="008D74B1">
            <w:pPr>
              <w:pStyle w:val="Heading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199" w:type="dxa"/>
          </w:tcPr>
          <w:p w:rsidR="008D739C" w:rsidRPr="007B023B" w:rsidRDefault="008D739C" w:rsidP="00F372D7">
            <w:pPr>
              <w:ind w:firstLine="567"/>
              <w:jc w:val="both"/>
            </w:pPr>
            <w:r>
              <w:t xml:space="preserve">Таможенная пошлина.Регистрация ККТ.Внешнеэкономическаядеятельность.Банкротство. Маркировка </w:t>
            </w:r>
          </w:p>
        </w:tc>
      </w:tr>
    </w:tbl>
    <w:p w:rsidR="008D739C" w:rsidRPr="00DC11F5" w:rsidRDefault="008D739C" w:rsidP="00D00133">
      <w:pPr>
        <w:autoSpaceDE w:val="0"/>
        <w:autoSpaceDN w:val="0"/>
        <w:adjustRightInd w:val="0"/>
        <w:jc w:val="center"/>
      </w:pPr>
    </w:p>
    <w:p w:rsidR="008D739C" w:rsidRPr="00DC11F5" w:rsidRDefault="008D739C" w:rsidP="0099483A">
      <w:pPr>
        <w:autoSpaceDE w:val="0"/>
        <w:autoSpaceDN w:val="0"/>
        <w:adjustRightInd w:val="0"/>
        <w:rPr>
          <w:b/>
        </w:rPr>
      </w:pPr>
      <w:r w:rsidRPr="00DC11F5">
        <w:rPr>
          <w:b/>
        </w:rPr>
        <w:t>4.2.2. Содержание практических занятий</w:t>
      </w:r>
    </w:p>
    <w:p w:rsidR="008D739C" w:rsidRPr="00DC11F5" w:rsidRDefault="008D739C"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3402"/>
        <w:gridCol w:w="5953"/>
      </w:tblGrid>
      <w:tr w:rsidR="008D739C" w:rsidRPr="002D0F2F" w:rsidTr="00252B4E">
        <w:tc>
          <w:tcPr>
            <w:tcW w:w="431" w:type="dxa"/>
          </w:tcPr>
          <w:p w:rsidR="008D739C" w:rsidRPr="002D0F2F" w:rsidRDefault="008D739C" w:rsidP="00A96FF5">
            <w:pPr>
              <w:jc w:val="center"/>
              <w:rPr>
                <w:b/>
              </w:rPr>
            </w:pPr>
            <w:r w:rsidRPr="002D0F2F">
              <w:rPr>
                <w:b/>
              </w:rPr>
              <w:t>№ п/п</w:t>
            </w:r>
          </w:p>
        </w:tc>
        <w:tc>
          <w:tcPr>
            <w:tcW w:w="3402" w:type="dxa"/>
          </w:tcPr>
          <w:p w:rsidR="008D739C" w:rsidRPr="002D0F2F" w:rsidRDefault="008D739C" w:rsidP="00A96FF5">
            <w:pPr>
              <w:jc w:val="center"/>
              <w:rPr>
                <w:b/>
              </w:rPr>
            </w:pPr>
            <w:r w:rsidRPr="002D0F2F">
              <w:rPr>
                <w:b/>
              </w:rPr>
              <w:t>Наименование темы (раздела) дисциплины</w:t>
            </w:r>
          </w:p>
        </w:tc>
        <w:tc>
          <w:tcPr>
            <w:tcW w:w="5953" w:type="dxa"/>
          </w:tcPr>
          <w:p w:rsidR="008D739C" w:rsidRPr="002D0F2F" w:rsidRDefault="008D739C" w:rsidP="002D0F2F">
            <w:pPr>
              <w:jc w:val="center"/>
              <w:rPr>
                <w:b/>
              </w:rPr>
            </w:pPr>
            <w:r w:rsidRPr="002D0F2F">
              <w:rPr>
                <w:b/>
              </w:rPr>
              <w:t>Содержание п</w:t>
            </w:r>
            <w:r>
              <w:rPr>
                <w:b/>
              </w:rPr>
              <w:t>рактического занятия</w:t>
            </w:r>
          </w:p>
        </w:tc>
      </w:tr>
      <w:tr w:rsidR="008D739C" w:rsidRPr="002D0F2F" w:rsidTr="00252B4E">
        <w:tc>
          <w:tcPr>
            <w:tcW w:w="431" w:type="dxa"/>
          </w:tcPr>
          <w:p w:rsidR="008D739C" w:rsidRPr="002D0F2F" w:rsidRDefault="008D739C" w:rsidP="00843BD8">
            <w:pPr>
              <w:pStyle w:val="ListParagraph"/>
              <w:ind w:left="0"/>
            </w:pPr>
            <w:r>
              <w:t>1.</w:t>
            </w:r>
          </w:p>
        </w:tc>
        <w:tc>
          <w:tcPr>
            <w:tcW w:w="3402" w:type="dxa"/>
          </w:tcPr>
          <w:p w:rsidR="008D739C" w:rsidRPr="000472E3" w:rsidRDefault="008D739C" w:rsidP="008D74B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5953" w:type="dxa"/>
          </w:tcPr>
          <w:p w:rsidR="008D739C" w:rsidRPr="00254F49" w:rsidRDefault="008D739C" w:rsidP="00F372D7">
            <w:pPr>
              <w:jc w:val="both"/>
            </w:pPr>
            <w:r w:rsidRPr="00254F49">
              <w:t>Понятие и экономическая сущность налогов.</w:t>
            </w:r>
          </w:p>
          <w:p w:rsidR="008D739C" w:rsidRPr="00254F49" w:rsidRDefault="008D739C" w:rsidP="00F372D7">
            <w:pPr>
              <w:tabs>
                <w:tab w:val="left" w:pos="0"/>
                <w:tab w:val="left" w:pos="360"/>
                <w:tab w:val="num" w:pos="1080"/>
              </w:tabs>
              <w:jc w:val="both"/>
              <w:rPr>
                <w:color w:val="000000"/>
              </w:rPr>
            </w:pPr>
            <w:r w:rsidRPr="00254F49">
              <w:rPr>
                <w:color w:val="000000"/>
              </w:rPr>
              <w:t>Понятие налоговой системы.</w:t>
            </w:r>
          </w:p>
          <w:p w:rsidR="008D739C" w:rsidRPr="00254F49" w:rsidRDefault="008D739C" w:rsidP="00F372D7">
            <w:pPr>
              <w:tabs>
                <w:tab w:val="left" w:pos="0"/>
                <w:tab w:val="left" w:pos="360"/>
                <w:tab w:val="num" w:pos="1080"/>
              </w:tabs>
              <w:jc w:val="both"/>
              <w:rPr>
                <w:color w:val="000000"/>
              </w:rPr>
            </w:pPr>
            <w:r w:rsidRPr="00254F49">
              <w:rPr>
                <w:color w:val="000000"/>
              </w:rPr>
              <w:t>История развития налогов в мире.</w:t>
            </w:r>
          </w:p>
          <w:p w:rsidR="008D739C" w:rsidRPr="00703AA4" w:rsidRDefault="008D739C" w:rsidP="00F372D7">
            <w:pPr>
              <w:pStyle w:val="BodyTextIndent"/>
              <w:spacing w:after="0"/>
              <w:ind w:left="0"/>
              <w:jc w:val="both"/>
              <w:rPr>
                <w:color w:val="000000"/>
                <w:lang w:val="ru-RU"/>
              </w:rPr>
            </w:pPr>
            <w:r w:rsidRPr="00F372D7">
              <w:rPr>
                <w:color w:val="000000"/>
                <w:lang w:val="ru-RU"/>
              </w:rPr>
              <w:t>История развития налогов  в РФ.</w:t>
            </w:r>
          </w:p>
        </w:tc>
      </w:tr>
      <w:tr w:rsidR="008D739C" w:rsidRPr="002D0F2F" w:rsidTr="00252B4E">
        <w:tc>
          <w:tcPr>
            <w:tcW w:w="431" w:type="dxa"/>
          </w:tcPr>
          <w:p w:rsidR="008D739C" w:rsidRDefault="008D739C" w:rsidP="00843BD8">
            <w:pPr>
              <w:pStyle w:val="ListParagraph"/>
              <w:ind w:left="0"/>
            </w:pPr>
            <w:r>
              <w:t>2.</w:t>
            </w:r>
          </w:p>
        </w:tc>
        <w:tc>
          <w:tcPr>
            <w:tcW w:w="3402" w:type="dxa"/>
          </w:tcPr>
          <w:p w:rsidR="008D739C" w:rsidRPr="00FF52DA" w:rsidRDefault="008D739C" w:rsidP="008D74B1">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5953" w:type="dxa"/>
          </w:tcPr>
          <w:p w:rsidR="008D739C" w:rsidRDefault="008D739C" w:rsidP="00F372D7">
            <w:pPr>
              <w:tabs>
                <w:tab w:val="left" w:pos="0"/>
                <w:tab w:val="num" w:pos="1155"/>
              </w:tabs>
              <w:jc w:val="both"/>
              <w:rPr>
                <w:color w:val="000000"/>
              </w:rPr>
            </w:pPr>
            <w:r>
              <w:rPr>
                <w:color w:val="000000"/>
              </w:rPr>
              <w:t xml:space="preserve">Элементы налогов и сборов </w:t>
            </w:r>
          </w:p>
          <w:p w:rsidR="008D739C" w:rsidRPr="00254F49" w:rsidRDefault="008D739C" w:rsidP="00F372D7">
            <w:pPr>
              <w:tabs>
                <w:tab w:val="left" w:pos="0"/>
                <w:tab w:val="num" w:pos="1155"/>
              </w:tabs>
              <w:jc w:val="both"/>
              <w:rPr>
                <w:bCs/>
                <w:color w:val="000000"/>
              </w:rPr>
            </w:pPr>
            <w:r w:rsidRPr="00254F49">
              <w:rPr>
                <w:bCs/>
                <w:color w:val="000000"/>
              </w:rPr>
              <w:t>Характеристика социальной функции.</w:t>
            </w:r>
          </w:p>
          <w:p w:rsidR="008D739C" w:rsidRPr="00254F49" w:rsidRDefault="008D739C" w:rsidP="00F372D7">
            <w:pPr>
              <w:tabs>
                <w:tab w:val="left" w:pos="0"/>
                <w:tab w:val="num" w:pos="1155"/>
              </w:tabs>
              <w:jc w:val="both"/>
              <w:rPr>
                <w:bCs/>
                <w:color w:val="000000"/>
              </w:rPr>
            </w:pPr>
            <w:r w:rsidRPr="00254F49">
              <w:rPr>
                <w:bCs/>
                <w:color w:val="000000"/>
              </w:rPr>
              <w:t>Характеристика регулирующей функции.</w:t>
            </w:r>
          </w:p>
          <w:p w:rsidR="008D739C" w:rsidRPr="00254F49" w:rsidRDefault="008D739C" w:rsidP="00F372D7">
            <w:pPr>
              <w:tabs>
                <w:tab w:val="num" w:pos="1080"/>
              </w:tabs>
              <w:jc w:val="both"/>
            </w:pPr>
            <w:r w:rsidRPr="00254F49">
              <w:t xml:space="preserve">Элементы налогов и их характеристика. </w:t>
            </w:r>
          </w:p>
          <w:p w:rsidR="008D739C" w:rsidRDefault="008D739C" w:rsidP="00F372D7">
            <w:pPr>
              <w:pStyle w:val="BodyTextIndent"/>
              <w:spacing w:after="0"/>
              <w:ind w:left="0"/>
              <w:jc w:val="both"/>
              <w:rPr>
                <w:color w:val="000000"/>
                <w:lang w:val="ru-RU"/>
              </w:rPr>
            </w:pPr>
            <w:r w:rsidRPr="00F372D7">
              <w:rPr>
                <w:color w:val="000000"/>
                <w:lang w:val="ru-RU"/>
              </w:rPr>
              <w:t>Дайте понятие  функции налоговой системы.</w:t>
            </w:r>
          </w:p>
          <w:p w:rsidR="008D739C" w:rsidRPr="00F372D7" w:rsidRDefault="008D739C" w:rsidP="00F372D7">
            <w:pPr>
              <w:pStyle w:val="BodyTextIndent"/>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r w:rsidRPr="00254F49">
              <w:rPr>
                <w:bCs/>
              </w:rPr>
              <w:t xml:space="preserve">Обязанностиналогоплательщиков. </w:t>
            </w:r>
          </w:p>
        </w:tc>
      </w:tr>
      <w:tr w:rsidR="008D739C" w:rsidRPr="002D0F2F" w:rsidTr="00252B4E">
        <w:tc>
          <w:tcPr>
            <w:tcW w:w="431" w:type="dxa"/>
          </w:tcPr>
          <w:p w:rsidR="008D739C" w:rsidRPr="002D0F2F" w:rsidRDefault="008D739C" w:rsidP="00F0399E">
            <w:pPr>
              <w:pStyle w:val="ListParagraph"/>
              <w:numPr>
                <w:ilvl w:val="0"/>
                <w:numId w:val="9"/>
              </w:numPr>
              <w:ind w:left="0"/>
              <w:jc w:val="both"/>
            </w:pPr>
            <w:r>
              <w:t>3.</w:t>
            </w:r>
          </w:p>
        </w:tc>
        <w:tc>
          <w:tcPr>
            <w:tcW w:w="3402" w:type="dxa"/>
          </w:tcPr>
          <w:p w:rsidR="008D739C" w:rsidRPr="00FF52DA" w:rsidRDefault="008D739C" w:rsidP="008D74B1">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5953" w:type="dxa"/>
          </w:tcPr>
          <w:p w:rsidR="008D739C" w:rsidRPr="00254F49" w:rsidRDefault="008D739C" w:rsidP="008D74B1">
            <w:pPr>
              <w:jc w:val="both"/>
            </w:pPr>
            <w:r w:rsidRPr="00254F49">
              <w:t>Налоговая система Англии</w:t>
            </w:r>
          </w:p>
          <w:p w:rsidR="008D739C" w:rsidRPr="00254F49" w:rsidRDefault="008D739C" w:rsidP="008D74B1">
            <w:pPr>
              <w:jc w:val="both"/>
            </w:pPr>
            <w:r w:rsidRPr="00254F49">
              <w:t>Налоговая система в США</w:t>
            </w:r>
          </w:p>
          <w:p w:rsidR="008D739C" w:rsidRPr="00254F49" w:rsidRDefault="008D739C" w:rsidP="008D74B1">
            <w:pPr>
              <w:jc w:val="both"/>
            </w:pPr>
            <w:r w:rsidRPr="00254F49">
              <w:t>Налоговая система в РФ.</w:t>
            </w:r>
          </w:p>
          <w:p w:rsidR="008D739C" w:rsidRDefault="008D739C" w:rsidP="00F372D7">
            <w:pPr>
              <w:jc w:val="both"/>
            </w:pPr>
            <w:r w:rsidRPr="00254F49">
              <w:t xml:space="preserve">Налоговая система в СССР. </w:t>
            </w:r>
          </w:p>
          <w:p w:rsidR="008D739C" w:rsidRPr="00254F49" w:rsidRDefault="008D739C" w:rsidP="00F372D7">
            <w:pPr>
              <w:jc w:val="both"/>
            </w:pPr>
            <w:r w:rsidRPr="00254F49">
              <w:t xml:space="preserve">Формы налоговой политики государства. </w:t>
            </w:r>
          </w:p>
          <w:p w:rsidR="008D739C" w:rsidRPr="00254F49" w:rsidRDefault="008D739C" w:rsidP="00F372D7">
            <w:pPr>
              <w:jc w:val="both"/>
            </w:pPr>
            <w:r w:rsidRPr="00254F49">
              <w:t>Примеры налогового реформирования.</w:t>
            </w:r>
          </w:p>
        </w:tc>
      </w:tr>
      <w:tr w:rsidR="008D739C" w:rsidRPr="002D0F2F" w:rsidTr="00252B4E">
        <w:tc>
          <w:tcPr>
            <w:tcW w:w="431" w:type="dxa"/>
          </w:tcPr>
          <w:p w:rsidR="008D739C" w:rsidRPr="002D0F2F" w:rsidRDefault="008D739C" w:rsidP="00F0399E">
            <w:pPr>
              <w:pStyle w:val="ListParagraph"/>
              <w:numPr>
                <w:ilvl w:val="0"/>
                <w:numId w:val="9"/>
              </w:numPr>
              <w:ind w:left="0"/>
              <w:jc w:val="both"/>
            </w:pPr>
            <w:r>
              <w:t>4.</w:t>
            </w:r>
          </w:p>
        </w:tc>
        <w:tc>
          <w:tcPr>
            <w:tcW w:w="3402" w:type="dxa"/>
          </w:tcPr>
          <w:p w:rsidR="008D739C" w:rsidRPr="00FF52DA" w:rsidRDefault="008D739C" w:rsidP="008D74B1">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5953" w:type="dxa"/>
          </w:tcPr>
          <w:p w:rsidR="008D739C" w:rsidRPr="00254F49" w:rsidRDefault="008D739C"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8D739C" w:rsidRPr="002D0F2F" w:rsidTr="00252B4E">
        <w:tc>
          <w:tcPr>
            <w:tcW w:w="431" w:type="dxa"/>
          </w:tcPr>
          <w:p w:rsidR="008D739C" w:rsidRPr="002D0F2F" w:rsidRDefault="008D739C" w:rsidP="00843BD8">
            <w:pPr>
              <w:pStyle w:val="ListParagraph"/>
              <w:ind w:left="0"/>
              <w:jc w:val="both"/>
            </w:pPr>
            <w:r>
              <w:t>5.</w:t>
            </w:r>
          </w:p>
        </w:tc>
        <w:tc>
          <w:tcPr>
            <w:tcW w:w="3402" w:type="dxa"/>
          </w:tcPr>
          <w:p w:rsidR="008D739C" w:rsidRPr="00C8171F" w:rsidRDefault="008D739C" w:rsidP="008D74B1">
            <w:pPr>
              <w:pStyle w:val="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5953" w:type="dxa"/>
          </w:tcPr>
          <w:p w:rsidR="008D739C" w:rsidRPr="00254F49" w:rsidRDefault="008D739C"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8D739C" w:rsidRPr="002D0F2F" w:rsidTr="00252B4E">
        <w:tc>
          <w:tcPr>
            <w:tcW w:w="431" w:type="dxa"/>
          </w:tcPr>
          <w:p w:rsidR="008D739C" w:rsidRPr="002D0F2F" w:rsidRDefault="008D739C" w:rsidP="00843BD8">
            <w:pPr>
              <w:pStyle w:val="ListParagraph"/>
              <w:ind w:left="0"/>
              <w:jc w:val="both"/>
            </w:pPr>
            <w:r>
              <w:t>6.</w:t>
            </w:r>
          </w:p>
        </w:tc>
        <w:tc>
          <w:tcPr>
            <w:tcW w:w="3402" w:type="dxa"/>
          </w:tcPr>
          <w:p w:rsidR="008D739C" w:rsidRPr="00FF52DA" w:rsidRDefault="008D739C" w:rsidP="008D74B1">
            <w:pPr>
              <w:pStyle w:val="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5953" w:type="dxa"/>
          </w:tcPr>
          <w:p w:rsidR="008D739C" w:rsidRPr="008D74B1" w:rsidRDefault="008D739C"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8D739C" w:rsidRPr="002D0F2F" w:rsidTr="00252B4E">
        <w:tc>
          <w:tcPr>
            <w:tcW w:w="431" w:type="dxa"/>
          </w:tcPr>
          <w:p w:rsidR="008D739C" w:rsidRDefault="008D739C" w:rsidP="00843BD8">
            <w:pPr>
              <w:pStyle w:val="ListParagraph"/>
              <w:ind w:left="0"/>
              <w:jc w:val="both"/>
            </w:pPr>
            <w:r>
              <w:t>7.</w:t>
            </w:r>
          </w:p>
        </w:tc>
        <w:tc>
          <w:tcPr>
            <w:tcW w:w="3402" w:type="dxa"/>
          </w:tcPr>
          <w:p w:rsidR="008D739C" w:rsidRPr="00C8171F" w:rsidRDefault="008D739C" w:rsidP="008D74B1">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5953" w:type="dxa"/>
          </w:tcPr>
          <w:p w:rsidR="008D739C" w:rsidRPr="00C06B3E" w:rsidRDefault="008D739C"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8D739C" w:rsidRPr="002D0F2F" w:rsidTr="00252B4E">
        <w:tc>
          <w:tcPr>
            <w:tcW w:w="431" w:type="dxa"/>
          </w:tcPr>
          <w:p w:rsidR="008D739C" w:rsidRDefault="008D739C" w:rsidP="00843BD8">
            <w:pPr>
              <w:pStyle w:val="ListParagraph"/>
              <w:ind w:left="0"/>
              <w:jc w:val="both"/>
            </w:pPr>
            <w:r>
              <w:t>8.</w:t>
            </w:r>
          </w:p>
        </w:tc>
        <w:tc>
          <w:tcPr>
            <w:tcW w:w="3402" w:type="dxa"/>
          </w:tcPr>
          <w:p w:rsidR="008D739C" w:rsidRPr="000472E3" w:rsidRDefault="008D739C" w:rsidP="008D74B1">
            <w:pPr>
              <w:rPr>
                <w:bCs/>
              </w:rPr>
            </w:pPr>
            <w:r w:rsidRPr="00254F49">
              <w:t>Налог на добавленную стоимость</w:t>
            </w:r>
          </w:p>
        </w:tc>
        <w:tc>
          <w:tcPr>
            <w:tcW w:w="5953" w:type="dxa"/>
          </w:tcPr>
          <w:p w:rsidR="008D739C" w:rsidRPr="008D74B1" w:rsidRDefault="008D739C"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8D739C" w:rsidRPr="002D0F2F" w:rsidTr="00252B4E">
        <w:tc>
          <w:tcPr>
            <w:tcW w:w="431" w:type="dxa"/>
          </w:tcPr>
          <w:p w:rsidR="008D739C" w:rsidRDefault="008D739C" w:rsidP="00843BD8">
            <w:pPr>
              <w:pStyle w:val="ListParagraph"/>
              <w:ind w:left="0"/>
              <w:jc w:val="both"/>
            </w:pPr>
            <w:r>
              <w:t>9.</w:t>
            </w:r>
          </w:p>
        </w:tc>
        <w:tc>
          <w:tcPr>
            <w:tcW w:w="3402" w:type="dxa"/>
          </w:tcPr>
          <w:p w:rsidR="008D739C" w:rsidRPr="000472E3" w:rsidRDefault="008D739C" w:rsidP="008D74B1">
            <w:pPr>
              <w:rPr>
                <w:bCs/>
              </w:rPr>
            </w:pPr>
            <w:r>
              <w:t>Налог на прибыль организации</w:t>
            </w:r>
          </w:p>
        </w:tc>
        <w:tc>
          <w:tcPr>
            <w:tcW w:w="5953" w:type="dxa"/>
          </w:tcPr>
          <w:p w:rsidR="008D739C" w:rsidRPr="00C06B3E" w:rsidRDefault="008D739C" w:rsidP="008D74B1">
            <w:pPr>
              <w:pStyle w:val="BodyText2"/>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8D739C" w:rsidRPr="002D0F2F" w:rsidTr="00252B4E">
        <w:tc>
          <w:tcPr>
            <w:tcW w:w="431" w:type="dxa"/>
          </w:tcPr>
          <w:p w:rsidR="008D739C" w:rsidRDefault="008D739C" w:rsidP="00843BD8">
            <w:pPr>
              <w:pStyle w:val="ListParagraph"/>
              <w:ind w:left="0"/>
              <w:jc w:val="both"/>
            </w:pPr>
            <w:r>
              <w:t>10.</w:t>
            </w:r>
          </w:p>
        </w:tc>
        <w:tc>
          <w:tcPr>
            <w:tcW w:w="3402" w:type="dxa"/>
          </w:tcPr>
          <w:p w:rsidR="008D739C" w:rsidRPr="000472E3" w:rsidRDefault="008D739C" w:rsidP="008D74B1">
            <w:pPr>
              <w:jc w:val="both"/>
            </w:pPr>
            <w:r>
              <w:t xml:space="preserve">Акцизы </w:t>
            </w:r>
          </w:p>
        </w:tc>
        <w:tc>
          <w:tcPr>
            <w:tcW w:w="5953" w:type="dxa"/>
          </w:tcPr>
          <w:p w:rsidR="008D739C" w:rsidRPr="00C06B3E" w:rsidRDefault="008D739C" w:rsidP="008D74B1">
            <w:pPr>
              <w:pStyle w:val="BodyText2"/>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8D739C" w:rsidRPr="002D0F2F" w:rsidTr="00252B4E">
        <w:tc>
          <w:tcPr>
            <w:tcW w:w="431" w:type="dxa"/>
          </w:tcPr>
          <w:p w:rsidR="008D739C" w:rsidRDefault="008D739C" w:rsidP="00843BD8">
            <w:pPr>
              <w:pStyle w:val="ListParagraph"/>
              <w:ind w:left="0"/>
              <w:jc w:val="both"/>
            </w:pPr>
            <w:r>
              <w:t>11.</w:t>
            </w:r>
          </w:p>
        </w:tc>
        <w:tc>
          <w:tcPr>
            <w:tcW w:w="3402" w:type="dxa"/>
          </w:tcPr>
          <w:p w:rsidR="008D739C" w:rsidRPr="00643ACB" w:rsidRDefault="008D739C" w:rsidP="008D74B1">
            <w:pPr>
              <w:pStyle w:val="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953" w:type="dxa"/>
          </w:tcPr>
          <w:p w:rsidR="008D739C" w:rsidRPr="008D74B1" w:rsidRDefault="008D739C" w:rsidP="008D74B1">
            <w:pPr>
              <w:pStyle w:val="BodyText2"/>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8D739C" w:rsidRPr="002D0F2F" w:rsidTr="00252B4E">
        <w:tc>
          <w:tcPr>
            <w:tcW w:w="431" w:type="dxa"/>
          </w:tcPr>
          <w:p w:rsidR="008D739C" w:rsidRDefault="008D739C" w:rsidP="00843BD8">
            <w:pPr>
              <w:pStyle w:val="ListParagraph"/>
              <w:ind w:left="0"/>
              <w:jc w:val="both"/>
            </w:pPr>
            <w:r>
              <w:t>12.</w:t>
            </w:r>
          </w:p>
        </w:tc>
        <w:tc>
          <w:tcPr>
            <w:tcW w:w="3402" w:type="dxa"/>
          </w:tcPr>
          <w:p w:rsidR="008D739C" w:rsidRPr="00643ACB" w:rsidRDefault="008D739C" w:rsidP="008D74B1">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8D74B1">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5953" w:type="dxa"/>
          </w:tcPr>
          <w:p w:rsidR="008D739C" w:rsidRPr="008D74B1" w:rsidRDefault="008D739C" w:rsidP="008D74B1">
            <w:pPr>
              <w:pStyle w:val="BodyText2"/>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8D739C" w:rsidRPr="002D0F2F" w:rsidTr="00252B4E">
        <w:tc>
          <w:tcPr>
            <w:tcW w:w="431" w:type="dxa"/>
          </w:tcPr>
          <w:p w:rsidR="008D739C" w:rsidRDefault="008D739C" w:rsidP="00843BD8">
            <w:pPr>
              <w:pStyle w:val="ListParagraph"/>
              <w:ind w:left="0"/>
              <w:jc w:val="both"/>
            </w:pPr>
            <w:r>
              <w:t>13.</w:t>
            </w:r>
          </w:p>
        </w:tc>
        <w:tc>
          <w:tcPr>
            <w:tcW w:w="3402"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5953" w:type="dxa"/>
          </w:tcPr>
          <w:p w:rsidR="008D739C" w:rsidRPr="008D74B1" w:rsidRDefault="008D739C" w:rsidP="008D74B1">
            <w:pPr>
              <w:pStyle w:val="BodyText2"/>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8D739C" w:rsidRPr="002D0F2F" w:rsidTr="00252B4E">
        <w:tc>
          <w:tcPr>
            <w:tcW w:w="431" w:type="dxa"/>
          </w:tcPr>
          <w:p w:rsidR="008D739C" w:rsidRDefault="008D739C" w:rsidP="00843BD8">
            <w:pPr>
              <w:pStyle w:val="ListParagraph"/>
              <w:ind w:left="0"/>
              <w:jc w:val="both"/>
            </w:pPr>
            <w:r>
              <w:t>14.</w:t>
            </w:r>
          </w:p>
        </w:tc>
        <w:tc>
          <w:tcPr>
            <w:tcW w:w="3402" w:type="dxa"/>
          </w:tcPr>
          <w:p w:rsidR="008D739C" w:rsidRPr="000472E3" w:rsidRDefault="008D739C" w:rsidP="008D74B1">
            <w:pPr>
              <w:jc w:val="both"/>
            </w:pPr>
            <w:r w:rsidRPr="00254F49">
              <w:t>Налог на игорный бизнес</w:t>
            </w:r>
          </w:p>
        </w:tc>
        <w:tc>
          <w:tcPr>
            <w:tcW w:w="5953" w:type="dxa"/>
          </w:tcPr>
          <w:p w:rsidR="008D739C" w:rsidRPr="00C06B3E" w:rsidRDefault="008D739C" w:rsidP="008D74B1">
            <w:pPr>
              <w:pStyle w:val="BodyText2"/>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8D739C" w:rsidRPr="002D0F2F" w:rsidTr="00252B4E">
        <w:tc>
          <w:tcPr>
            <w:tcW w:w="431" w:type="dxa"/>
          </w:tcPr>
          <w:p w:rsidR="008D739C" w:rsidRDefault="008D739C" w:rsidP="00843BD8">
            <w:pPr>
              <w:pStyle w:val="ListParagraph"/>
              <w:ind w:left="0"/>
              <w:jc w:val="both"/>
            </w:pPr>
            <w:r>
              <w:t>15.</w:t>
            </w:r>
          </w:p>
        </w:tc>
        <w:tc>
          <w:tcPr>
            <w:tcW w:w="3402" w:type="dxa"/>
          </w:tcPr>
          <w:p w:rsidR="008D739C" w:rsidRDefault="008D739C"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8D74B1">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5953" w:type="dxa"/>
          </w:tcPr>
          <w:p w:rsidR="008D739C" w:rsidRPr="00C06B3E" w:rsidRDefault="008D739C" w:rsidP="008D74B1">
            <w:pPr>
              <w:pStyle w:val="BodyText2"/>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8D739C" w:rsidRPr="002D0F2F" w:rsidTr="00252B4E">
        <w:tc>
          <w:tcPr>
            <w:tcW w:w="431" w:type="dxa"/>
          </w:tcPr>
          <w:p w:rsidR="008D739C" w:rsidRDefault="008D739C" w:rsidP="00843BD8">
            <w:pPr>
              <w:pStyle w:val="ListParagraph"/>
              <w:ind w:left="0"/>
              <w:jc w:val="both"/>
            </w:pPr>
            <w:r>
              <w:t>16.</w:t>
            </w:r>
          </w:p>
        </w:tc>
        <w:tc>
          <w:tcPr>
            <w:tcW w:w="3402" w:type="dxa"/>
          </w:tcPr>
          <w:p w:rsidR="008D739C" w:rsidRDefault="008D739C" w:rsidP="008D74B1">
            <w:pPr>
              <w:jc w:val="both"/>
            </w:pPr>
            <w:r>
              <w:t>Упрощенная система налогообложения.</w:t>
            </w:r>
          </w:p>
          <w:p w:rsidR="008D739C" w:rsidRPr="00254F49" w:rsidRDefault="008D739C" w:rsidP="008D74B1">
            <w:pPr>
              <w:jc w:val="both"/>
            </w:pPr>
            <w:r>
              <w:t>Патентная система налогообложения</w:t>
            </w:r>
          </w:p>
        </w:tc>
        <w:tc>
          <w:tcPr>
            <w:tcW w:w="5953" w:type="dxa"/>
          </w:tcPr>
          <w:p w:rsidR="008D739C" w:rsidRPr="00C06B3E" w:rsidRDefault="008D739C" w:rsidP="008D74B1">
            <w:pPr>
              <w:pStyle w:val="BodyText2"/>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8D739C" w:rsidRPr="002D0F2F" w:rsidTr="00252B4E">
        <w:tc>
          <w:tcPr>
            <w:tcW w:w="431" w:type="dxa"/>
          </w:tcPr>
          <w:p w:rsidR="008D739C" w:rsidRDefault="008D739C" w:rsidP="00843BD8">
            <w:pPr>
              <w:pStyle w:val="ListParagraph"/>
              <w:ind w:left="0"/>
              <w:jc w:val="both"/>
            </w:pPr>
            <w:r>
              <w:t>17.</w:t>
            </w:r>
          </w:p>
        </w:tc>
        <w:tc>
          <w:tcPr>
            <w:tcW w:w="3402" w:type="dxa"/>
          </w:tcPr>
          <w:p w:rsidR="008D739C" w:rsidRDefault="008D739C" w:rsidP="008D74B1">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8D74B1">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5953" w:type="dxa"/>
          </w:tcPr>
          <w:p w:rsidR="008D739C" w:rsidRPr="00C06B3E" w:rsidRDefault="008D739C" w:rsidP="008D74B1">
            <w:pPr>
              <w:pStyle w:val="BodyText2"/>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8D739C" w:rsidRPr="002D0F2F" w:rsidTr="00252B4E">
        <w:tc>
          <w:tcPr>
            <w:tcW w:w="431" w:type="dxa"/>
          </w:tcPr>
          <w:p w:rsidR="008D739C" w:rsidRDefault="008D739C" w:rsidP="00843BD8">
            <w:pPr>
              <w:pStyle w:val="ListParagraph"/>
              <w:ind w:left="0"/>
              <w:jc w:val="both"/>
            </w:pPr>
            <w:r>
              <w:t>18.</w:t>
            </w:r>
          </w:p>
        </w:tc>
        <w:tc>
          <w:tcPr>
            <w:tcW w:w="3402" w:type="dxa"/>
          </w:tcPr>
          <w:p w:rsidR="008D739C" w:rsidRPr="0070288A" w:rsidRDefault="008D739C" w:rsidP="008D74B1">
            <w:pPr>
              <w:pStyle w:val="Heading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5953" w:type="dxa"/>
          </w:tcPr>
          <w:p w:rsidR="008D739C" w:rsidRPr="00C06B3E" w:rsidRDefault="008D739C" w:rsidP="008D74B1">
            <w:pPr>
              <w:pStyle w:val="BodyText2"/>
              <w:spacing w:after="0" w:line="240" w:lineRule="auto"/>
              <w:jc w:val="both"/>
            </w:pPr>
            <w:r>
              <w:t>Таможенная пошлина. Регистрация и учет  ККТ. Внешнеэкономическая деятельность. Валютный контроль  Банкротство. Маркировка. Обращение граждан.Противодействие коррупции.</w:t>
            </w:r>
          </w:p>
        </w:tc>
      </w:tr>
    </w:tbl>
    <w:p w:rsidR="008D739C" w:rsidRPr="00DC11F5" w:rsidRDefault="008D739C" w:rsidP="00D00133">
      <w:pPr>
        <w:autoSpaceDE w:val="0"/>
        <w:autoSpaceDN w:val="0"/>
        <w:adjustRightInd w:val="0"/>
        <w:jc w:val="both"/>
        <w:rPr>
          <w:b/>
          <w:bCs/>
          <w:i/>
          <w:iCs/>
        </w:rPr>
      </w:pPr>
    </w:p>
    <w:p w:rsidR="008D739C" w:rsidRPr="00DC11F5" w:rsidRDefault="008D739C" w:rsidP="004E5484">
      <w:pPr>
        <w:autoSpaceDE w:val="0"/>
        <w:autoSpaceDN w:val="0"/>
        <w:adjustRightInd w:val="0"/>
        <w:rPr>
          <w:b/>
        </w:rPr>
      </w:pPr>
      <w:r w:rsidRPr="008D74B1">
        <w:rPr>
          <w:b/>
        </w:rPr>
        <w:t>4.2.3. Содержание самостоятельной работы</w:t>
      </w:r>
    </w:p>
    <w:p w:rsidR="008D739C" w:rsidRPr="004E5484" w:rsidRDefault="008D7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3460"/>
        <w:gridCol w:w="5808"/>
      </w:tblGrid>
      <w:tr w:rsidR="008D739C" w:rsidRPr="007D0364" w:rsidTr="00252B4E">
        <w:tc>
          <w:tcPr>
            <w:tcW w:w="431" w:type="dxa"/>
          </w:tcPr>
          <w:p w:rsidR="008D739C" w:rsidRPr="007D0364" w:rsidRDefault="008D739C" w:rsidP="007D0364">
            <w:pPr>
              <w:jc w:val="center"/>
              <w:rPr>
                <w:b/>
              </w:rPr>
            </w:pPr>
            <w:r w:rsidRPr="007D0364">
              <w:rPr>
                <w:b/>
              </w:rPr>
              <w:t>№ п/п</w:t>
            </w:r>
          </w:p>
        </w:tc>
        <w:tc>
          <w:tcPr>
            <w:tcW w:w="3460" w:type="dxa"/>
          </w:tcPr>
          <w:p w:rsidR="008D739C" w:rsidRPr="007D0364" w:rsidRDefault="008D739C" w:rsidP="007D0364">
            <w:pPr>
              <w:jc w:val="center"/>
              <w:rPr>
                <w:b/>
              </w:rPr>
            </w:pPr>
            <w:r w:rsidRPr="007D0364">
              <w:rPr>
                <w:b/>
              </w:rPr>
              <w:t>Наименование темы (раздела) дисциплины</w:t>
            </w:r>
          </w:p>
        </w:tc>
        <w:tc>
          <w:tcPr>
            <w:tcW w:w="5808" w:type="dxa"/>
          </w:tcPr>
          <w:p w:rsidR="008D739C" w:rsidRPr="007D0364" w:rsidRDefault="008D739C" w:rsidP="007D0364">
            <w:pPr>
              <w:jc w:val="center"/>
              <w:rPr>
                <w:b/>
              </w:rPr>
            </w:pPr>
            <w:r w:rsidRPr="007D0364">
              <w:rPr>
                <w:b/>
              </w:rPr>
              <w:t>Формы и тематика самостоятельной работы</w:t>
            </w:r>
          </w:p>
        </w:tc>
      </w:tr>
      <w:tr w:rsidR="008D739C" w:rsidRPr="007D0364" w:rsidTr="00252B4E">
        <w:tc>
          <w:tcPr>
            <w:tcW w:w="431" w:type="dxa"/>
          </w:tcPr>
          <w:p w:rsidR="008D739C" w:rsidRPr="007D0364" w:rsidRDefault="008D739C" w:rsidP="007D0364">
            <w:pPr>
              <w:pStyle w:val="ListParagraph"/>
              <w:ind w:left="0"/>
            </w:pPr>
            <w:r w:rsidRPr="007D0364">
              <w:t>1.</w:t>
            </w:r>
          </w:p>
        </w:tc>
        <w:tc>
          <w:tcPr>
            <w:tcW w:w="3460" w:type="dxa"/>
          </w:tcPr>
          <w:p w:rsidR="008D739C" w:rsidRPr="007D0364" w:rsidRDefault="008D739C" w:rsidP="007D0364">
            <w:pPr>
              <w:pStyle w:val="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808" w:type="dxa"/>
          </w:tcPr>
          <w:p w:rsidR="008D739C" w:rsidRPr="007D0364" w:rsidRDefault="008D739C" w:rsidP="007D0364">
            <w:pPr>
              <w:autoSpaceDE w:val="0"/>
              <w:autoSpaceDN w:val="0"/>
              <w:adjustRightInd w:val="0"/>
              <w:jc w:val="both"/>
            </w:pPr>
            <w:r w:rsidRPr="007D0364">
              <w:t>История развития налогов в мире и в России</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rPr>
                <w:color w:val="000000"/>
              </w:rPr>
              <w:t>Подготовка презентации</w:t>
            </w:r>
          </w:p>
        </w:tc>
      </w:tr>
      <w:tr w:rsidR="008D739C" w:rsidRPr="007D0364" w:rsidTr="00252B4E">
        <w:trPr>
          <w:trHeight w:val="1265"/>
        </w:trPr>
        <w:tc>
          <w:tcPr>
            <w:tcW w:w="431" w:type="dxa"/>
          </w:tcPr>
          <w:p w:rsidR="008D739C" w:rsidRPr="007D0364" w:rsidRDefault="008D739C" w:rsidP="007D0364">
            <w:pPr>
              <w:pStyle w:val="ListParagraph"/>
              <w:ind w:left="0"/>
            </w:pPr>
            <w:r w:rsidRPr="007D0364">
              <w:t>2.</w:t>
            </w:r>
          </w:p>
        </w:tc>
        <w:tc>
          <w:tcPr>
            <w:tcW w:w="3460" w:type="dxa"/>
          </w:tcPr>
          <w:p w:rsidR="008D739C" w:rsidRPr="007D0364" w:rsidRDefault="008D739C" w:rsidP="007D0364">
            <w:pPr>
              <w:pStyle w:val="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808" w:type="dxa"/>
          </w:tcPr>
          <w:p w:rsidR="008D739C" w:rsidRPr="007D0364" w:rsidRDefault="008D739C" w:rsidP="007D0364">
            <w:pPr>
              <w:tabs>
                <w:tab w:val="left" w:pos="851"/>
              </w:tabs>
              <w:jc w:val="both"/>
            </w:pPr>
            <w:r w:rsidRPr="007D0364">
              <w:t>Действующие налоги в мире</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ListParagraph"/>
              <w:ind w:left="0"/>
              <w:jc w:val="both"/>
            </w:pPr>
            <w:r w:rsidRPr="007D0364">
              <w:t>3.</w:t>
            </w:r>
          </w:p>
        </w:tc>
        <w:tc>
          <w:tcPr>
            <w:tcW w:w="3460" w:type="dxa"/>
          </w:tcPr>
          <w:p w:rsidR="008D739C" w:rsidRPr="007D0364" w:rsidRDefault="008D739C" w:rsidP="007D0364">
            <w:pPr>
              <w:pStyle w:val="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808" w:type="dxa"/>
          </w:tcPr>
          <w:p w:rsidR="008D739C" w:rsidRPr="007D0364" w:rsidRDefault="008D739C" w:rsidP="007D0364">
            <w:pPr>
              <w:tabs>
                <w:tab w:val="left" w:pos="851"/>
              </w:tabs>
              <w:jc w:val="both"/>
            </w:pPr>
            <w:r w:rsidRPr="007D0364">
              <w:t>Форм налоговой политики  в мире. Подготовка сравнительного анализа.</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ListParagraph"/>
              <w:ind w:left="0"/>
              <w:jc w:val="both"/>
            </w:pPr>
            <w:r w:rsidRPr="007D0364">
              <w:t>4.</w:t>
            </w:r>
          </w:p>
        </w:tc>
        <w:tc>
          <w:tcPr>
            <w:tcW w:w="3460" w:type="dxa"/>
          </w:tcPr>
          <w:p w:rsidR="008D739C" w:rsidRPr="007D0364" w:rsidRDefault="008D739C" w:rsidP="007D0364">
            <w:pPr>
              <w:pStyle w:val="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808" w:type="dxa"/>
          </w:tcPr>
          <w:p w:rsidR="008D739C" w:rsidRPr="007D0364" w:rsidRDefault="008D739C"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rPr>
                <w:color w:val="000000"/>
              </w:rPr>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rsidRPr="007D0364">
              <w:t>5.</w:t>
            </w:r>
          </w:p>
        </w:tc>
        <w:tc>
          <w:tcPr>
            <w:tcW w:w="3460" w:type="dxa"/>
          </w:tcPr>
          <w:p w:rsidR="008D739C" w:rsidRPr="007D0364" w:rsidRDefault="008D739C" w:rsidP="007D0364">
            <w:pPr>
              <w:pStyle w:val="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808" w:type="dxa"/>
          </w:tcPr>
          <w:p w:rsidR="008D739C" w:rsidRPr="007D0364" w:rsidRDefault="008D739C" w:rsidP="007D0364">
            <w:pPr>
              <w:jc w:val="both"/>
            </w:pPr>
            <w:r w:rsidRPr="007D0364">
              <w:t>Формы отчетности. Порядок регистрации и организации документооборота. ПО для налогового документооборота.</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ListParagraph"/>
              <w:ind w:left="0"/>
              <w:jc w:val="both"/>
            </w:pPr>
            <w:r w:rsidRPr="007D0364">
              <w:t>6.</w:t>
            </w:r>
          </w:p>
        </w:tc>
        <w:tc>
          <w:tcPr>
            <w:tcW w:w="3460" w:type="dxa"/>
          </w:tcPr>
          <w:p w:rsidR="008D739C" w:rsidRPr="007D0364" w:rsidRDefault="008D739C" w:rsidP="007D0364">
            <w:pPr>
              <w:pStyle w:val="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rsidRPr="007D0364">
              <w:t>7.</w:t>
            </w:r>
          </w:p>
        </w:tc>
        <w:tc>
          <w:tcPr>
            <w:tcW w:w="3460" w:type="dxa"/>
          </w:tcPr>
          <w:p w:rsidR="008D739C" w:rsidRPr="007D0364" w:rsidRDefault="008D739C" w:rsidP="007D0364">
            <w:pPr>
              <w:pStyle w:val="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rsidRPr="007D0364">
              <w:t>8.</w:t>
            </w:r>
          </w:p>
        </w:tc>
        <w:tc>
          <w:tcPr>
            <w:tcW w:w="3460" w:type="dxa"/>
          </w:tcPr>
          <w:p w:rsidR="008D739C" w:rsidRPr="007D0364" w:rsidRDefault="008D739C" w:rsidP="007D0364">
            <w:pPr>
              <w:rPr>
                <w:bCs/>
              </w:rPr>
            </w:pPr>
            <w:r w:rsidRPr="007D0364">
              <w:t>Налог на добавленную стоимость</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rsidRPr="007D0364">
              <w:t>9.</w:t>
            </w:r>
          </w:p>
        </w:tc>
        <w:tc>
          <w:tcPr>
            <w:tcW w:w="3460" w:type="dxa"/>
          </w:tcPr>
          <w:p w:rsidR="008D739C" w:rsidRPr="007D0364" w:rsidRDefault="008D739C" w:rsidP="007D0364">
            <w:pPr>
              <w:rPr>
                <w:bCs/>
              </w:rPr>
            </w:pPr>
            <w:r w:rsidRPr="007D0364">
              <w:t>Налог на прибыль организации</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pPr>
            <w:r w:rsidRPr="007D0364">
              <w:t>Подготовка презентации.</w:t>
            </w:r>
          </w:p>
          <w:p w:rsidR="008D739C" w:rsidRPr="007D0364" w:rsidRDefault="008D739C" w:rsidP="007D0364">
            <w:pPr>
              <w:shd w:val="clear" w:color="auto" w:fill="FFFFFF"/>
              <w:jc w:val="both"/>
            </w:pPr>
          </w:p>
        </w:tc>
      </w:tr>
      <w:tr w:rsidR="008D739C" w:rsidRPr="007D0364" w:rsidTr="00252B4E">
        <w:tc>
          <w:tcPr>
            <w:tcW w:w="431" w:type="dxa"/>
          </w:tcPr>
          <w:p w:rsidR="008D739C" w:rsidRPr="007D0364" w:rsidRDefault="008D739C" w:rsidP="007D0364">
            <w:pPr>
              <w:pStyle w:val="ListParagraph"/>
              <w:ind w:left="0"/>
              <w:jc w:val="both"/>
            </w:pPr>
            <w:r>
              <w:t>10.</w:t>
            </w:r>
          </w:p>
        </w:tc>
        <w:tc>
          <w:tcPr>
            <w:tcW w:w="3460" w:type="dxa"/>
          </w:tcPr>
          <w:p w:rsidR="008D739C" w:rsidRPr="007D0364" w:rsidRDefault="008D739C" w:rsidP="007D0364">
            <w:pPr>
              <w:jc w:val="both"/>
            </w:pPr>
            <w:r w:rsidRPr="007D0364">
              <w:t xml:space="preserve">Акцизы </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11.</w:t>
            </w:r>
          </w:p>
        </w:tc>
        <w:tc>
          <w:tcPr>
            <w:tcW w:w="3460" w:type="dxa"/>
          </w:tcPr>
          <w:p w:rsidR="008D739C" w:rsidRPr="007D0364" w:rsidRDefault="008D739C" w:rsidP="007D0364">
            <w:pPr>
              <w:pStyle w:val="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12.</w:t>
            </w:r>
          </w:p>
        </w:tc>
        <w:tc>
          <w:tcPr>
            <w:tcW w:w="3460" w:type="dxa"/>
          </w:tcPr>
          <w:p w:rsidR="008D739C" w:rsidRPr="007D0364" w:rsidRDefault="008D739C" w:rsidP="007D0364">
            <w:pPr>
              <w:pStyle w:val="Heading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8D739C" w:rsidRPr="007D0364" w:rsidRDefault="008D739C" w:rsidP="007D0364">
            <w:pPr>
              <w:pStyle w:val="Heading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13.</w:t>
            </w:r>
          </w:p>
        </w:tc>
        <w:tc>
          <w:tcPr>
            <w:tcW w:w="3460" w:type="dxa"/>
          </w:tcPr>
          <w:p w:rsidR="008D739C" w:rsidRPr="007D0364" w:rsidRDefault="008D739C" w:rsidP="007D0364">
            <w:pPr>
              <w:jc w:val="both"/>
            </w:pPr>
            <w:r w:rsidRPr="007D0364">
              <w:t>Транспортный налог</w:t>
            </w:r>
            <w:r w:rsidRPr="007D0364">
              <w:rPr>
                <w:bCs/>
                <w:color w:val="000000"/>
                <w:lang w:eastAsia="en-US"/>
              </w:rPr>
              <w:t xml:space="preserve"> Земельный налог</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14.</w:t>
            </w:r>
          </w:p>
        </w:tc>
        <w:tc>
          <w:tcPr>
            <w:tcW w:w="3460" w:type="dxa"/>
          </w:tcPr>
          <w:p w:rsidR="008D739C" w:rsidRPr="007D0364" w:rsidRDefault="008D739C" w:rsidP="007D0364">
            <w:pPr>
              <w:jc w:val="both"/>
            </w:pPr>
            <w:r w:rsidRPr="007D0364">
              <w:t>Налог на игорный бизнес</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15.</w:t>
            </w:r>
          </w:p>
        </w:tc>
        <w:tc>
          <w:tcPr>
            <w:tcW w:w="3460" w:type="dxa"/>
          </w:tcPr>
          <w:p w:rsidR="008D739C" w:rsidRPr="007D0364" w:rsidRDefault="008D739C"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8D739C" w:rsidRPr="007D0364" w:rsidRDefault="008D739C" w:rsidP="007D0364">
            <w:pPr>
              <w:pStyle w:val="Heading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16.</w:t>
            </w:r>
          </w:p>
        </w:tc>
        <w:tc>
          <w:tcPr>
            <w:tcW w:w="3460" w:type="dxa"/>
          </w:tcPr>
          <w:p w:rsidR="008D739C" w:rsidRPr="007D0364" w:rsidRDefault="008D739C" w:rsidP="007D0364">
            <w:pPr>
              <w:jc w:val="both"/>
            </w:pPr>
            <w:r w:rsidRPr="007D0364">
              <w:t>Упрощенная система налогообложения.</w:t>
            </w:r>
          </w:p>
          <w:p w:rsidR="008D739C" w:rsidRPr="007D0364" w:rsidRDefault="008D739C" w:rsidP="007D0364">
            <w:pPr>
              <w:jc w:val="both"/>
            </w:pPr>
            <w:r w:rsidRPr="007D0364">
              <w:t>Патентная система налогообложения</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ListParagraph"/>
              <w:ind w:left="0"/>
              <w:jc w:val="both"/>
            </w:pPr>
            <w:r>
              <w:t>17.</w:t>
            </w:r>
          </w:p>
        </w:tc>
        <w:tc>
          <w:tcPr>
            <w:tcW w:w="3460" w:type="dxa"/>
          </w:tcPr>
          <w:p w:rsidR="008D739C" w:rsidRPr="007D0364" w:rsidRDefault="008D739C" w:rsidP="007D0364">
            <w:pPr>
              <w:pStyle w:val="Heading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8D739C" w:rsidRPr="007D0364" w:rsidRDefault="008D739C" w:rsidP="007D0364">
            <w:pPr>
              <w:pStyle w:val="Heading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Налог на профессиональный доход для самозанятых граждан</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C06B3E" w:rsidTr="00252B4E">
        <w:tc>
          <w:tcPr>
            <w:tcW w:w="431" w:type="dxa"/>
          </w:tcPr>
          <w:p w:rsidR="008D739C" w:rsidRPr="007D0364" w:rsidRDefault="008D739C" w:rsidP="007D0364">
            <w:pPr>
              <w:pStyle w:val="ListParagraph"/>
              <w:ind w:left="0"/>
              <w:jc w:val="both"/>
            </w:pPr>
          </w:p>
        </w:tc>
        <w:tc>
          <w:tcPr>
            <w:tcW w:w="3460" w:type="dxa"/>
          </w:tcPr>
          <w:p w:rsidR="008D739C" w:rsidRPr="0070288A" w:rsidRDefault="008D739C" w:rsidP="007D0364">
            <w:pPr>
              <w:pStyle w:val="Heading1"/>
              <w:shd w:val="clear" w:color="auto" w:fill="F4F7FC"/>
              <w:spacing w:before="0"/>
            </w:pPr>
            <w:r w:rsidRPr="007D0364">
              <w:rPr>
                <w:rFonts w:ascii="Times New Roman" w:hAnsi="Times New Roman"/>
                <w:b w:val="0"/>
                <w:color w:val="auto"/>
                <w:sz w:val="24"/>
                <w:szCs w:val="24"/>
              </w:rPr>
              <w:t>Иные функции ФНС России</w:t>
            </w:r>
          </w:p>
        </w:tc>
        <w:tc>
          <w:tcPr>
            <w:tcW w:w="5808" w:type="dxa"/>
          </w:tcPr>
          <w:p w:rsidR="008D739C" w:rsidRPr="007D0364" w:rsidRDefault="008D739C" w:rsidP="007D0364">
            <w:pPr>
              <w:jc w:val="both"/>
            </w:pPr>
            <w:r w:rsidRPr="007D0364">
              <w:t>Маркировка, Регистрация ККТ, Валютный контроль</w:t>
            </w:r>
          </w:p>
          <w:p w:rsidR="008D739C" w:rsidRPr="007D0364" w:rsidRDefault="008D739C" w:rsidP="007D0364">
            <w:pPr>
              <w:jc w:val="both"/>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C06B3E" w:rsidRDefault="008D739C" w:rsidP="007D0364">
            <w:pPr>
              <w:jc w:val="both"/>
            </w:pPr>
            <w:r w:rsidRPr="007D0364">
              <w:t>Подготовка презентации.</w:t>
            </w:r>
          </w:p>
        </w:tc>
      </w:tr>
    </w:tbl>
    <w:p w:rsidR="008D739C" w:rsidRDefault="008D739C" w:rsidP="006774E3">
      <w:pPr>
        <w:autoSpaceDE w:val="0"/>
        <w:autoSpaceDN w:val="0"/>
        <w:adjustRightInd w:val="0"/>
        <w:ind w:left="360"/>
        <w:jc w:val="both"/>
        <w:rPr>
          <w:b/>
          <w:bCs/>
          <w:i/>
          <w:iCs/>
        </w:rPr>
      </w:pPr>
    </w:p>
    <w:p w:rsidR="008D739C" w:rsidRPr="006774E3" w:rsidRDefault="008D7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739C" w:rsidRPr="00703AA4" w:rsidRDefault="008D739C" w:rsidP="00703AA4">
      <w:pPr>
        <w:ind w:firstLine="709"/>
        <w:jc w:val="both"/>
        <w:rPr>
          <w:color w:val="000000"/>
          <w:shd w:val="clear" w:color="auto" w:fill="FFFFFF"/>
        </w:rPr>
      </w:pPr>
    </w:p>
    <w:p w:rsidR="008D739C" w:rsidRPr="00703AA4" w:rsidRDefault="008D739C" w:rsidP="00703AA4">
      <w:pPr>
        <w:shd w:val="clear" w:color="auto" w:fill="FFFFFF"/>
        <w:ind w:firstLine="709"/>
        <w:jc w:val="both"/>
        <w:rPr>
          <w:color w:val="000000"/>
        </w:rPr>
      </w:pPr>
      <w:r w:rsidRPr="00703AA4">
        <w:rPr>
          <w:color w:val="000000"/>
          <w:shd w:val="clear" w:color="auto" w:fill="FFFFFF"/>
        </w:rPr>
        <w:t xml:space="preserve">1. </w:t>
      </w:r>
      <w:r w:rsidRPr="00703AA4">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Hyperlink"/>
          </w:rPr>
          <w:t>http://www.iprbookshop.ru/105033.html</w:t>
        </w:r>
      </w:hyperlink>
    </w:p>
    <w:p w:rsidR="008D739C" w:rsidRPr="00703AA4" w:rsidRDefault="008D739C"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6" w:history="1">
        <w:r w:rsidRPr="00703AA4">
          <w:rPr>
            <w:rStyle w:val="Hyperlink"/>
            <w:shd w:val="clear" w:color="auto" w:fill="FFFFFF"/>
          </w:rPr>
          <w:t>http://www.iprbookshop.ru/104962.html</w:t>
        </w:r>
      </w:hyperlink>
    </w:p>
    <w:p w:rsidR="008D739C" w:rsidRPr="00703AA4" w:rsidRDefault="008D739C" w:rsidP="001B230A">
      <w:pPr>
        <w:pStyle w:val="ListParagraph"/>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sidRPr="00703AA4">
          <w:rPr>
            <w:rStyle w:val="Hyperlink"/>
            <w:shd w:val="clear" w:color="auto" w:fill="FFFFFF"/>
          </w:rPr>
          <w:t>http://www.iprbookshop.ru/81486.html</w:t>
        </w:r>
      </w:hyperlink>
    </w:p>
    <w:p w:rsidR="008D739C" w:rsidRPr="00703AA4" w:rsidRDefault="008D739C" w:rsidP="001B230A">
      <w:pPr>
        <w:pStyle w:val="ListParagraph"/>
        <w:numPr>
          <w:ilvl w:val="0"/>
          <w:numId w:val="11"/>
        </w:numPr>
        <w:ind w:left="0" w:firstLine="709"/>
        <w:jc w:val="both"/>
        <w:rPr>
          <w:color w:val="000000"/>
          <w:shd w:val="clear" w:color="auto" w:fill="FFFFFF"/>
        </w:rPr>
      </w:pPr>
      <w:r w:rsidRPr="00703AA4">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sidRPr="00703AA4">
          <w:rPr>
            <w:rStyle w:val="Hyperlink"/>
            <w:shd w:val="clear" w:color="auto" w:fill="FFFFFF"/>
          </w:rPr>
          <w:t>http://www.iprbookshop.ru/78035.html</w:t>
        </w:r>
      </w:hyperlink>
    </w:p>
    <w:p w:rsidR="008D739C" w:rsidRPr="00703AA4" w:rsidRDefault="008D739C" w:rsidP="00703AA4">
      <w:pPr>
        <w:ind w:firstLine="709"/>
        <w:jc w:val="both"/>
        <w:rPr>
          <w:color w:val="000000"/>
          <w:shd w:val="clear" w:color="auto" w:fill="FFFFFF"/>
        </w:rPr>
      </w:pPr>
    </w:p>
    <w:p w:rsidR="008D739C" w:rsidRPr="00DC11F5" w:rsidRDefault="008D7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739C" w:rsidRPr="00DC11F5" w:rsidRDefault="008D7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739C" w:rsidRPr="00DC11F5" w:rsidRDefault="008D739C" w:rsidP="00D00133">
      <w:pPr>
        <w:autoSpaceDE w:val="0"/>
        <w:autoSpaceDN w:val="0"/>
        <w:adjustRightInd w:val="0"/>
        <w:ind w:left="720"/>
        <w:jc w:val="both"/>
      </w:pPr>
      <w:r w:rsidRPr="00DC11F5">
        <w:t>- текущий контроль успеваемости</w:t>
      </w:r>
    </w:p>
    <w:p w:rsidR="008D739C" w:rsidRPr="00DC11F5" w:rsidRDefault="008D739C" w:rsidP="00034A75">
      <w:pPr>
        <w:autoSpaceDE w:val="0"/>
        <w:autoSpaceDN w:val="0"/>
        <w:adjustRightInd w:val="0"/>
        <w:ind w:left="720"/>
        <w:jc w:val="both"/>
      </w:pPr>
      <w:r w:rsidRPr="00DC11F5">
        <w:t>- промежуточная аттестация обучающихся по дисциплине</w:t>
      </w:r>
    </w:p>
    <w:p w:rsidR="008D739C" w:rsidRPr="00DC11F5" w:rsidRDefault="008D7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739C" w:rsidRPr="00DC11F5" w:rsidRDefault="008D7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Pr="00DC11F5" w:rsidRDefault="008D739C" w:rsidP="00D00133">
      <w:pPr>
        <w:autoSpaceDE w:val="0"/>
        <w:autoSpaceDN w:val="0"/>
        <w:adjustRightInd w:val="0"/>
        <w:ind w:left="720"/>
        <w:jc w:val="both"/>
        <w:rPr>
          <w:i/>
          <w:iCs/>
        </w:rPr>
      </w:pPr>
    </w:p>
    <w:p w:rsidR="008D739C" w:rsidRPr="00252B4E" w:rsidRDefault="008D739C" w:rsidP="00252B4E">
      <w:pPr>
        <w:pStyle w:val="ListParagraph"/>
        <w:numPr>
          <w:ilvl w:val="1"/>
          <w:numId w:val="72"/>
        </w:numPr>
        <w:jc w:val="both"/>
        <w:rPr>
          <w:b/>
          <w:iCs/>
        </w:rPr>
      </w:pPr>
      <w:r w:rsidRPr="00252B4E">
        <w:rPr>
          <w:b/>
          <w:iCs/>
        </w:rPr>
        <w:t>Паспорт фонда оценочных средств для проведения текущей аттестации по дисциплине (модулю)</w:t>
      </w:r>
    </w:p>
    <w:p w:rsidR="008D739C" w:rsidRPr="00DC11F5" w:rsidRDefault="008D7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93"/>
        <w:gridCol w:w="1946"/>
        <w:gridCol w:w="4394"/>
      </w:tblGrid>
      <w:tr w:rsidR="008D739C" w:rsidRPr="00DC11F5" w:rsidTr="00252B4E">
        <w:tc>
          <w:tcPr>
            <w:tcW w:w="464" w:type="dxa"/>
          </w:tcPr>
          <w:p w:rsidR="008D739C" w:rsidRPr="00DC11F5" w:rsidRDefault="008D739C" w:rsidP="00935672">
            <w:pPr>
              <w:pStyle w:val="ListParagraph"/>
              <w:ind w:left="0"/>
              <w:jc w:val="center"/>
              <w:rPr>
                <w:b/>
              </w:rPr>
            </w:pPr>
            <w:r w:rsidRPr="00DC11F5">
              <w:rPr>
                <w:b/>
              </w:rPr>
              <w:t>№ п/п</w:t>
            </w:r>
          </w:p>
        </w:tc>
        <w:tc>
          <w:tcPr>
            <w:tcW w:w="2693" w:type="dxa"/>
          </w:tcPr>
          <w:p w:rsidR="008D739C" w:rsidRPr="00DC11F5" w:rsidRDefault="008D739C" w:rsidP="00935672">
            <w:pPr>
              <w:pStyle w:val="ListParagraph"/>
              <w:ind w:left="0"/>
              <w:jc w:val="center"/>
              <w:rPr>
                <w:b/>
              </w:rPr>
            </w:pPr>
            <w:r w:rsidRPr="00DC11F5">
              <w:rPr>
                <w:b/>
              </w:rPr>
              <w:t>Контролируемые разделы (темы)</w:t>
            </w:r>
          </w:p>
        </w:tc>
        <w:tc>
          <w:tcPr>
            <w:tcW w:w="1946" w:type="dxa"/>
          </w:tcPr>
          <w:p w:rsidR="008D739C" w:rsidRPr="00DC11F5" w:rsidRDefault="008D739C" w:rsidP="00935672">
            <w:pPr>
              <w:pStyle w:val="ListParagraph"/>
              <w:ind w:left="0"/>
              <w:jc w:val="center"/>
              <w:rPr>
                <w:b/>
              </w:rPr>
            </w:pPr>
            <w:r w:rsidRPr="00DC11F5">
              <w:rPr>
                <w:b/>
              </w:rPr>
              <w:t>Код контролируемой компетенции</w:t>
            </w:r>
          </w:p>
        </w:tc>
        <w:tc>
          <w:tcPr>
            <w:tcW w:w="4394" w:type="dxa"/>
          </w:tcPr>
          <w:p w:rsidR="008D739C" w:rsidRPr="00DC11F5" w:rsidRDefault="008D739C" w:rsidP="00935672">
            <w:pPr>
              <w:pStyle w:val="ListParagraph"/>
              <w:ind w:left="0"/>
              <w:rPr>
                <w:b/>
              </w:rPr>
            </w:pPr>
            <w:r w:rsidRPr="00DC11F5">
              <w:rPr>
                <w:b/>
              </w:rPr>
              <w:t xml:space="preserve"> Наименование оценочного средства</w:t>
            </w:r>
          </w:p>
        </w:tc>
      </w:tr>
      <w:tr w:rsidR="008D739C" w:rsidRPr="00DC11F5" w:rsidTr="00252B4E">
        <w:tc>
          <w:tcPr>
            <w:tcW w:w="464" w:type="dxa"/>
          </w:tcPr>
          <w:p w:rsidR="008D739C" w:rsidRPr="00DC11F5" w:rsidRDefault="008D739C" w:rsidP="00F0399E">
            <w:pPr>
              <w:pStyle w:val="ListParagraph"/>
              <w:numPr>
                <w:ilvl w:val="0"/>
                <w:numId w:val="3"/>
              </w:numPr>
              <w:ind w:left="0"/>
            </w:pPr>
            <w:r>
              <w:t>1</w:t>
            </w:r>
          </w:p>
        </w:tc>
        <w:tc>
          <w:tcPr>
            <w:tcW w:w="2693" w:type="dxa"/>
          </w:tcPr>
          <w:p w:rsidR="008D739C" w:rsidRPr="000472E3" w:rsidRDefault="008D739C" w:rsidP="001D1823">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946" w:type="dxa"/>
          </w:tcPr>
          <w:p w:rsidR="008D739C" w:rsidRDefault="008D739C" w:rsidP="00935672">
            <w:pPr>
              <w:pStyle w:val="ListParagraph"/>
              <w:ind w:left="0"/>
              <w:jc w:val="both"/>
            </w:pPr>
            <w:r>
              <w:t xml:space="preserve">ОПК-1 ОПК-4 </w:t>
            </w:r>
          </w:p>
          <w:p w:rsidR="008D739C" w:rsidRPr="00DC11F5" w:rsidRDefault="008D739C" w:rsidP="00935672">
            <w:pPr>
              <w:pStyle w:val="ListParagraph"/>
              <w:ind w:left="0"/>
              <w:jc w:val="both"/>
            </w:pPr>
            <w:r>
              <w:t>ПК-4</w:t>
            </w:r>
          </w:p>
        </w:tc>
        <w:tc>
          <w:tcPr>
            <w:tcW w:w="4394" w:type="dxa"/>
          </w:tcPr>
          <w:p w:rsidR="008D739C" w:rsidRPr="00DC11F5" w:rsidRDefault="008D739C" w:rsidP="00233F69">
            <w:pPr>
              <w:pStyle w:val="ListParagraph"/>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2</w:t>
            </w:r>
          </w:p>
        </w:tc>
        <w:tc>
          <w:tcPr>
            <w:tcW w:w="2693" w:type="dxa"/>
          </w:tcPr>
          <w:p w:rsidR="008D739C" w:rsidRPr="00FF52DA" w:rsidRDefault="008D739C" w:rsidP="001D1823">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Pr="00DC11F5" w:rsidRDefault="008D739C" w:rsidP="00233F69">
            <w:pPr>
              <w:pStyle w:val="ListParagraph"/>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ListParagraph"/>
              <w:numPr>
                <w:ilvl w:val="0"/>
                <w:numId w:val="3"/>
              </w:numPr>
              <w:ind w:left="0"/>
            </w:pPr>
            <w:r>
              <w:t>3</w:t>
            </w:r>
          </w:p>
        </w:tc>
        <w:tc>
          <w:tcPr>
            <w:tcW w:w="2693" w:type="dxa"/>
          </w:tcPr>
          <w:p w:rsidR="008D739C" w:rsidRPr="00FF52DA" w:rsidRDefault="008D739C" w:rsidP="001D1823">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Pr="00DC11F5" w:rsidRDefault="008D739C" w:rsidP="0065192A">
            <w:pPr>
              <w:pStyle w:val="ListParagraph"/>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ListParagraph"/>
              <w:numPr>
                <w:ilvl w:val="0"/>
                <w:numId w:val="3"/>
              </w:numPr>
              <w:ind w:left="0"/>
            </w:pPr>
            <w:r>
              <w:t>4</w:t>
            </w:r>
          </w:p>
        </w:tc>
        <w:tc>
          <w:tcPr>
            <w:tcW w:w="2693" w:type="dxa"/>
          </w:tcPr>
          <w:p w:rsidR="008D739C" w:rsidRPr="00FF52DA" w:rsidRDefault="008D739C" w:rsidP="001D1823">
            <w:pPr>
              <w:pStyle w:val="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Pr="00DC11F5" w:rsidRDefault="008D739C" w:rsidP="0065192A">
            <w:pPr>
              <w:pStyle w:val="ListParagraph"/>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ListParagraph"/>
              <w:numPr>
                <w:ilvl w:val="0"/>
                <w:numId w:val="3"/>
              </w:numPr>
              <w:ind w:left="0"/>
            </w:pPr>
            <w:r>
              <w:t>5</w:t>
            </w:r>
          </w:p>
        </w:tc>
        <w:tc>
          <w:tcPr>
            <w:tcW w:w="2693" w:type="dxa"/>
          </w:tcPr>
          <w:p w:rsidR="008D739C" w:rsidRPr="00C8171F" w:rsidRDefault="008D739C" w:rsidP="001D1823">
            <w:pPr>
              <w:pStyle w:val="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Pr="00DC11F5" w:rsidRDefault="008D739C" w:rsidP="005C2B3C">
            <w:pPr>
              <w:pStyle w:val="ListParagraph"/>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ListParagraph"/>
              <w:numPr>
                <w:ilvl w:val="0"/>
                <w:numId w:val="3"/>
              </w:numPr>
              <w:ind w:left="0"/>
            </w:pPr>
            <w:r>
              <w:t>6</w:t>
            </w:r>
          </w:p>
        </w:tc>
        <w:tc>
          <w:tcPr>
            <w:tcW w:w="2693" w:type="dxa"/>
          </w:tcPr>
          <w:p w:rsidR="008D739C" w:rsidRPr="00FF52DA" w:rsidRDefault="008D739C" w:rsidP="001D1823">
            <w:pPr>
              <w:pStyle w:val="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Pr="00DC11F5"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7</w:t>
            </w:r>
          </w:p>
        </w:tc>
        <w:tc>
          <w:tcPr>
            <w:tcW w:w="2693" w:type="dxa"/>
          </w:tcPr>
          <w:p w:rsidR="008D739C" w:rsidRPr="00C8171F" w:rsidRDefault="008D739C" w:rsidP="001D1823">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8</w:t>
            </w:r>
          </w:p>
        </w:tc>
        <w:tc>
          <w:tcPr>
            <w:tcW w:w="2693" w:type="dxa"/>
          </w:tcPr>
          <w:p w:rsidR="008D739C" w:rsidRPr="000472E3" w:rsidRDefault="008D739C" w:rsidP="001D1823">
            <w:pPr>
              <w:rPr>
                <w:bCs/>
              </w:rPr>
            </w:pPr>
            <w:r w:rsidRPr="00254F49">
              <w:t>Налог на добавленную стоимость</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233F69">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9</w:t>
            </w:r>
          </w:p>
        </w:tc>
        <w:tc>
          <w:tcPr>
            <w:tcW w:w="2693" w:type="dxa"/>
          </w:tcPr>
          <w:p w:rsidR="008D739C" w:rsidRPr="000472E3" w:rsidRDefault="008D739C" w:rsidP="001D1823">
            <w:pPr>
              <w:rPr>
                <w:bCs/>
              </w:rPr>
            </w:pPr>
            <w:r>
              <w:t>Налог на прибыль организации</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10</w:t>
            </w:r>
          </w:p>
        </w:tc>
        <w:tc>
          <w:tcPr>
            <w:tcW w:w="2693" w:type="dxa"/>
          </w:tcPr>
          <w:p w:rsidR="008D739C" w:rsidRPr="000472E3" w:rsidRDefault="008D739C" w:rsidP="001D1823">
            <w:pPr>
              <w:jc w:val="both"/>
            </w:pPr>
            <w:r>
              <w:t xml:space="preserve">Акцизы </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11</w:t>
            </w:r>
          </w:p>
        </w:tc>
        <w:tc>
          <w:tcPr>
            <w:tcW w:w="2693" w:type="dxa"/>
          </w:tcPr>
          <w:p w:rsidR="008D739C" w:rsidRPr="00643ACB" w:rsidRDefault="008D739C" w:rsidP="001D1823">
            <w:pPr>
              <w:pStyle w:val="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12</w:t>
            </w:r>
          </w:p>
        </w:tc>
        <w:tc>
          <w:tcPr>
            <w:tcW w:w="2693" w:type="dxa"/>
          </w:tcPr>
          <w:p w:rsidR="008D739C" w:rsidRPr="00643ACB" w:rsidRDefault="008D739C" w:rsidP="001D1823">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1D1823">
            <w:pPr>
              <w:pStyle w:val="Heading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13</w:t>
            </w:r>
          </w:p>
        </w:tc>
        <w:tc>
          <w:tcPr>
            <w:tcW w:w="2693" w:type="dxa"/>
          </w:tcPr>
          <w:p w:rsidR="008D739C" w:rsidRPr="00254F49" w:rsidRDefault="008D739C" w:rsidP="001D1823">
            <w:pPr>
              <w:jc w:val="both"/>
            </w:pPr>
            <w:r w:rsidRPr="00254F49">
              <w:t>Транспортный налог</w:t>
            </w:r>
            <w:r w:rsidRPr="00643ACB">
              <w:rPr>
                <w:bCs/>
                <w:color w:val="000000"/>
                <w:lang w:eastAsia="en-US"/>
              </w:rPr>
              <w:t xml:space="preserve"> Земельный налог</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14</w:t>
            </w:r>
          </w:p>
        </w:tc>
        <w:tc>
          <w:tcPr>
            <w:tcW w:w="2693" w:type="dxa"/>
          </w:tcPr>
          <w:p w:rsidR="008D739C" w:rsidRPr="000472E3" w:rsidRDefault="008D739C" w:rsidP="001D1823">
            <w:pPr>
              <w:jc w:val="both"/>
            </w:pPr>
            <w:r w:rsidRPr="00254F49">
              <w:t>Налог на игорный бизнес</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15</w:t>
            </w:r>
          </w:p>
        </w:tc>
        <w:tc>
          <w:tcPr>
            <w:tcW w:w="2693" w:type="dxa"/>
          </w:tcPr>
          <w:p w:rsidR="008D739C" w:rsidRDefault="008D739C"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1D1823">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16</w:t>
            </w:r>
          </w:p>
        </w:tc>
        <w:tc>
          <w:tcPr>
            <w:tcW w:w="2693" w:type="dxa"/>
          </w:tcPr>
          <w:p w:rsidR="008D739C" w:rsidRDefault="008D739C" w:rsidP="001D1823">
            <w:pPr>
              <w:jc w:val="both"/>
            </w:pPr>
            <w:r>
              <w:t>Упрощенная система налогообложения.</w:t>
            </w:r>
          </w:p>
          <w:p w:rsidR="008D739C" w:rsidRPr="00254F49" w:rsidRDefault="008D739C" w:rsidP="001D1823">
            <w:pPr>
              <w:jc w:val="both"/>
            </w:pPr>
            <w:r>
              <w:t>Патентная система налогообложения</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17</w:t>
            </w:r>
          </w:p>
        </w:tc>
        <w:tc>
          <w:tcPr>
            <w:tcW w:w="2693" w:type="dxa"/>
          </w:tcPr>
          <w:p w:rsidR="008D739C" w:rsidRDefault="008D739C" w:rsidP="001D1823">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1D1823">
            <w:pPr>
              <w:pStyle w:val="Heading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1946" w:type="dxa"/>
          </w:tcPr>
          <w:p w:rsidR="008D739C" w:rsidRDefault="008D739C" w:rsidP="004F213E">
            <w:pPr>
              <w:pStyle w:val="ListParagraph"/>
              <w:ind w:left="0"/>
              <w:jc w:val="both"/>
            </w:pPr>
            <w:r>
              <w:t xml:space="preserve">ОПК-1 ОПК-4 </w:t>
            </w:r>
          </w:p>
          <w:p w:rsidR="008D739C" w:rsidRDefault="008D739C" w:rsidP="004F213E">
            <w:r>
              <w:t>ПК-4</w:t>
            </w:r>
          </w:p>
        </w:tc>
        <w:tc>
          <w:tcPr>
            <w:tcW w:w="4394" w:type="dxa"/>
          </w:tcPr>
          <w:p w:rsidR="008D739C" w:rsidRDefault="008D739C"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ListParagraph"/>
              <w:numPr>
                <w:ilvl w:val="0"/>
                <w:numId w:val="3"/>
              </w:numPr>
              <w:ind w:left="0"/>
            </w:pPr>
            <w:r>
              <w:t>18</w:t>
            </w:r>
          </w:p>
        </w:tc>
        <w:tc>
          <w:tcPr>
            <w:tcW w:w="2693" w:type="dxa"/>
          </w:tcPr>
          <w:p w:rsidR="008D739C" w:rsidRPr="0070288A" w:rsidRDefault="008D739C" w:rsidP="001D1823">
            <w:pPr>
              <w:pStyle w:val="Heading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946" w:type="dxa"/>
          </w:tcPr>
          <w:p w:rsidR="008D739C" w:rsidRDefault="008D739C" w:rsidP="004F213E">
            <w:pPr>
              <w:pStyle w:val="ListParagraph"/>
              <w:ind w:left="0"/>
              <w:jc w:val="both"/>
            </w:pPr>
            <w:r>
              <w:t xml:space="preserve">ОПК-1 ОПК-4 </w:t>
            </w:r>
          </w:p>
          <w:p w:rsidR="008D739C" w:rsidRDefault="008D739C" w:rsidP="004F213E">
            <w:pPr>
              <w:pStyle w:val="ListParagraph"/>
              <w:ind w:left="0"/>
              <w:jc w:val="both"/>
            </w:pPr>
            <w:r>
              <w:t>ПК-4</w:t>
            </w:r>
          </w:p>
        </w:tc>
        <w:tc>
          <w:tcPr>
            <w:tcW w:w="4394" w:type="dxa"/>
          </w:tcPr>
          <w:p w:rsidR="008D739C" w:rsidRDefault="008D739C" w:rsidP="00233F69">
            <w:pPr>
              <w:pStyle w:val="ListParagraph"/>
              <w:ind w:left="0"/>
              <w:jc w:val="both"/>
            </w:pPr>
            <w:r>
              <w:t>Вопросы к занятию</w:t>
            </w:r>
            <w:r w:rsidRPr="00DC11F5">
              <w:t xml:space="preserve">, </w:t>
            </w:r>
            <w:r>
              <w:t>защита информационного проекта (презентации)</w:t>
            </w:r>
          </w:p>
        </w:tc>
      </w:tr>
    </w:tbl>
    <w:p w:rsidR="008D739C" w:rsidRDefault="008D739C" w:rsidP="00D00133">
      <w:pPr>
        <w:autoSpaceDE w:val="0"/>
        <w:autoSpaceDN w:val="0"/>
        <w:adjustRightInd w:val="0"/>
        <w:ind w:left="720"/>
        <w:jc w:val="both"/>
        <w:rPr>
          <w:iCs/>
        </w:rPr>
      </w:pPr>
    </w:p>
    <w:p w:rsidR="008D739C" w:rsidRPr="00DC11F5" w:rsidRDefault="008D7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739C" w:rsidRDefault="008D739C" w:rsidP="0001303E">
      <w:pPr>
        <w:autoSpaceDE w:val="0"/>
        <w:autoSpaceDN w:val="0"/>
        <w:adjustRightInd w:val="0"/>
        <w:ind w:left="720"/>
        <w:jc w:val="both"/>
        <w:rPr>
          <w:i/>
          <w:iCs/>
          <w:u w:val="single"/>
        </w:rPr>
      </w:pPr>
    </w:p>
    <w:p w:rsidR="008D739C" w:rsidRDefault="008D739C" w:rsidP="00776515">
      <w:pPr>
        <w:pStyle w:val="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8D739C" w:rsidRPr="00466912" w:rsidRDefault="008D739C" w:rsidP="00776515">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D739C" w:rsidRDefault="008D739C" w:rsidP="004D4CFE">
      <w:pPr>
        <w:pStyle w:val="ListParagraph"/>
        <w:numPr>
          <w:ilvl w:val="0"/>
          <w:numId w:val="15"/>
        </w:numPr>
        <w:jc w:val="both"/>
      </w:pPr>
      <w:r w:rsidRPr="00254F49">
        <w:t>Понятие и экономическая сущность налогов.</w:t>
      </w:r>
    </w:p>
    <w:p w:rsidR="008D739C" w:rsidRPr="00AA0EC5" w:rsidRDefault="008D739C" w:rsidP="004D4CFE">
      <w:pPr>
        <w:pStyle w:val="ListParagraph"/>
        <w:numPr>
          <w:ilvl w:val="0"/>
          <w:numId w:val="15"/>
        </w:numPr>
        <w:jc w:val="both"/>
      </w:pPr>
      <w:r w:rsidRPr="00AA0EC5">
        <w:rPr>
          <w:color w:val="000000"/>
        </w:rPr>
        <w:t>Понятие налоговой системы.</w:t>
      </w:r>
    </w:p>
    <w:p w:rsidR="008D739C" w:rsidRPr="00AA0EC5" w:rsidRDefault="008D739C" w:rsidP="004D4CFE">
      <w:pPr>
        <w:pStyle w:val="ListParagraph"/>
        <w:numPr>
          <w:ilvl w:val="0"/>
          <w:numId w:val="15"/>
        </w:numPr>
        <w:jc w:val="both"/>
      </w:pPr>
      <w:r>
        <w:rPr>
          <w:color w:val="000000"/>
        </w:rPr>
        <w:t>История развития налогов в разных странах мира</w:t>
      </w:r>
    </w:p>
    <w:p w:rsidR="008D739C" w:rsidRPr="00AA0EC5" w:rsidRDefault="008D739C" w:rsidP="004D4CFE">
      <w:pPr>
        <w:pStyle w:val="ListParagraph"/>
        <w:numPr>
          <w:ilvl w:val="0"/>
          <w:numId w:val="15"/>
        </w:numPr>
        <w:jc w:val="both"/>
      </w:pPr>
      <w:r>
        <w:rPr>
          <w:color w:val="000000"/>
        </w:rPr>
        <w:t xml:space="preserve">История развития налогов ( разные временные периоды) </w:t>
      </w:r>
    </w:p>
    <w:p w:rsidR="008D739C" w:rsidRPr="00AA0EC5" w:rsidRDefault="008D739C" w:rsidP="004D4CFE">
      <w:pPr>
        <w:pStyle w:val="ListParagraph"/>
        <w:numPr>
          <w:ilvl w:val="0"/>
          <w:numId w:val="15"/>
        </w:numPr>
        <w:jc w:val="both"/>
      </w:pPr>
      <w:r>
        <w:rPr>
          <w:color w:val="000000"/>
        </w:rPr>
        <w:t>Примеры налогов в зависимости  от классификации.</w:t>
      </w:r>
    </w:p>
    <w:p w:rsidR="008D739C" w:rsidRDefault="008D739C" w:rsidP="0001303E">
      <w:pPr>
        <w:ind w:firstLine="708"/>
        <w:jc w:val="both"/>
        <w:rPr>
          <w:i/>
        </w:rPr>
      </w:pPr>
    </w:p>
    <w:p w:rsidR="008D739C" w:rsidRDefault="008D739C"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8D739C" w:rsidRDefault="008D739C" w:rsidP="0001303E">
      <w:pPr>
        <w:pStyle w:val="1"/>
        <w:spacing w:after="0" w:line="240" w:lineRule="auto"/>
        <w:ind w:left="0"/>
        <w:jc w:val="both"/>
        <w:rPr>
          <w:sz w:val="24"/>
          <w:szCs w:val="24"/>
        </w:rPr>
      </w:pPr>
    </w:p>
    <w:p w:rsidR="008D739C" w:rsidRDefault="008D739C" w:rsidP="00AA0EC5">
      <w:pPr>
        <w:pStyle w:val="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8D739C" w:rsidRPr="00AA0EC5" w:rsidRDefault="008D739C" w:rsidP="00AA0EC5">
      <w:pPr>
        <w:pStyle w:val="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8D739C" w:rsidRDefault="008D739C" w:rsidP="004D4CFE">
      <w:pPr>
        <w:pStyle w:val="ListParagraph"/>
        <w:numPr>
          <w:ilvl w:val="0"/>
          <w:numId w:val="16"/>
        </w:numPr>
        <w:tabs>
          <w:tab w:val="left" w:pos="851"/>
        </w:tabs>
        <w:jc w:val="both"/>
      </w:pPr>
      <w:r>
        <w:t>Характеристика элементов налогообложения</w:t>
      </w:r>
    </w:p>
    <w:p w:rsidR="008D739C" w:rsidRDefault="008D739C" w:rsidP="004D4CFE">
      <w:pPr>
        <w:pStyle w:val="ListParagraph"/>
        <w:numPr>
          <w:ilvl w:val="0"/>
          <w:numId w:val="16"/>
        </w:numPr>
        <w:tabs>
          <w:tab w:val="left" w:pos="851"/>
        </w:tabs>
        <w:jc w:val="both"/>
      </w:pPr>
      <w:r>
        <w:t>Значение налогов для экономики стран</w:t>
      </w:r>
    </w:p>
    <w:p w:rsidR="008D739C" w:rsidRDefault="008D739C" w:rsidP="004D4CFE">
      <w:pPr>
        <w:pStyle w:val="ListParagraph"/>
        <w:numPr>
          <w:ilvl w:val="0"/>
          <w:numId w:val="16"/>
        </w:numPr>
        <w:tabs>
          <w:tab w:val="left" w:pos="851"/>
        </w:tabs>
        <w:jc w:val="both"/>
      </w:pPr>
      <w:r>
        <w:t>Взаимосвязь налогов и цен</w:t>
      </w:r>
    </w:p>
    <w:p w:rsidR="008D739C" w:rsidRDefault="008D739C" w:rsidP="004D4CFE">
      <w:pPr>
        <w:pStyle w:val="ListParagraph"/>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8D739C" w:rsidRPr="00952F45" w:rsidRDefault="008D739C" w:rsidP="00AA0EC5">
      <w:pPr>
        <w:tabs>
          <w:tab w:val="left" w:pos="851"/>
        </w:tabs>
        <w:ind w:firstLine="567"/>
        <w:jc w:val="both"/>
      </w:pPr>
      <w:r>
        <w:t>5. Значение функций налогов и их практическая значимость.</w:t>
      </w:r>
    </w:p>
    <w:p w:rsidR="008D739C" w:rsidRDefault="008D739C"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8D739C" w:rsidRPr="00466912" w:rsidRDefault="008D739C" w:rsidP="0001303E">
      <w:pPr>
        <w:jc w:val="both"/>
        <w:rPr>
          <w:color w:val="000000"/>
        </w:rPr>
      </w:pPr>
    </w:p>
    <w:p w:rsidR="008D739C" w:rsidRDefault="008D739C" w:rsidP="0001303E">
      <w:pPr>
        <w:pStyle w:val="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8D739C" w:rsidRPr="00466912" w:rsidRDefault="008D739C" w:rsidP="0001303E">
      <w:pPr>
        <w:ind w:firstLine="360"/>
        <w:jc w:val="both"/>
        <w:rPr>
          <w:i/>
        </w:rPr>
      </w:pPr>
      <w:r w:rsidRPr="00466912">
        <w:rPr>
          <w:i/>
        </w:rPr>
        <w:t>Вопросы к занятию</w:t>
      </w:r>
    </w:p>
    <w:p w:rsidR="008D739C" w:rsidRDefault="008D739C" w:rsidP="004D4CFE">
      <w:pPr>
        <w:pStyle w:val="ListParagraph"/>
        <w:numPr>
          <w:ilvl w:val="0"/>
          <w:numId w:val="17"/>
        </w:numPr>
        <w:jc w:val="both"/>
      </w:pPr>
      <w:r>
        <w:t>Понятие и виды налоговой политики</w:t>
      </w:r>
    </w:p>
    <w:p w:rsidR="008D739C" w:rsidRDefault="008D739C" w:rsidP="004D4CFE">
      <w:pPr>
        <w:pStyle w:val="ListParagraph"/>
        <w:numPr>
          <w:ilvl w:val="0"/>
          <w:numId w:val="17"/>
        </w:numPr>
        <w:jc w:val="both"/>
      </w:pPr>
      <w:r>
        <w:t>Структура налоговой политики</w:t>
      </w:r>
    </w:p>
    <w:p w:rsidR="008D739C" w:rsidRDefault="008D739C" w:rsidP="004D4CFE">
      <w:pPr>
        <w:pStyle w:val="ListParagraph"/>
        <w:numPr>
          <w:ilvl w:val="0"/>
          <w:numId w:val="17"/>
        </w:numPr>
        <w:jc w:val="both"/>
      </w:pPr>
      <w:r>
        <w:t>Налоговая система и ее значение</w:t>
      </w:r>
    </w:p>
    <w:p w:rsidR="008D739C" w:rsidRDefault="008D739C" w:rsidP="004D4CFE">
      <w:pPr>
        <w:pStyle w:val="ListParagraph"/>
        <w:numPr>
          <w:ilvl w:val="0"/>
          <w:numId w:val="17"/>
        </w:numPr>
        <w:jc w:val="both"/>
      </w:pPr>
      <w:r>
        <w:t xml:space="preserve">Налоговый механизм </w:t>
      </w:r>
    </w:p>
    <w:p w:rsidR="008D739C" w:rsidRDefault="008D739C" w:rsidP="004D4CFE">
      <w:pPr>
        <w:pStyle w:val="ListParagraph"/>
        <w:numPr>
          <w:ilvl w:val="0"/>
          <w:numId w:val="17"/>
        </w:numPr>
        <w:jc w:val="both"/>
      </w:pPr>
      <w:r>
        <w:t>Объекты и субъекты  налоговой политики</w:t>
      </w:r>
    </w:p>
    <w:p w:rsidR="008D739C" w:rsidRDefault="008D739C"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8D739C" w:rsidRPr="00BB70F1" w:rsidRDefault="008D739C"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8D739C" w:rsidRPr="0043057E" w:rsidRDefault="008D739C" w:rsidP="0001303E">
      <w:pPr>
        <w:jc w:val="both"/>
      </w:pPr>
    </w:p>
    <w:p w:rsidR="008D739C" w:rsidRDefault="008D739C"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8D739C" w:rsidRDefault="008D739C" w:rsidP="00BB70F1">
      <w:pPr>
        <w:ind w:firstLine="360"/>
        <w:jc w:val="both"/>
        <w:rPr>
          <w:i/>
        </w:rPr>
      </w:pPr>
      <w:r w:rsidRPr="00466912">
        <w:rPr>
          <w:i/>
        </w:rPr>
        <w:t>Вопросы к занятию</w:t>
      </w:r>
    </w:p>
    <w:p w:rsidR="008D739C" w:rsidRDefault="008D739C" w:rsidP="004D4CFE">
      <w:pPr>
        <w:pStyle w:val="ListParagraph"/>
        <w:numPr>
          <w:ilvl w:val="0"/>
          <w:numId w:val="18"/>
        </w:numPr>
        <w:jc w:val="both"/>
      </w:pPr>
      <w:r w:rsidRPr="00254F49">
        <w:t xml:space="preserve">Формы налогового контроля.  </w:t>
      </w:r>
    </w:p>
    <w:p w:rsidR="008D739C" w:rsidRDefault="008D739C" w:rsidP="004D4CFE">
      <w:pPr>
        <w:pStyle w:val="ListParagraph"/>
        <w:numPr>
          <w:ilvl w:val="0"/>
          <w:numId w:val="18"/>
        </w:numPr>
        <w:jc w:val="both"/>
      </w:pPr>
      <w:r w:rsidRPr="00254F49">
        <w:t xml:space="preserve">Учет налогоплательщиков. </w:t>
      </w:r>
    </w:p>
    <w:p w:rsidR="008D739C" w:rsidRDefault="008D739C" w:rsidP="004D4CFE">
      <w:pPr>
        <w:pStyle w:val="ListParagraph"/>
        <w:numPr>
          <w:ilvl w:val="0"/>
          <w:numId w:val="18"/>
        </w:numPr>
        <w:jc w:val="both"/>
      </w:pPr>
      <w:r w:rsidRPr="00254F49">
        <w:t xml:space="preserve">Недоимки. </w:t>
      </w:r>
    </w:p>
    <w:p w:rsidR="008D739C" w:rsidRPr="00BB70F1" w:rsidRDefault="008D739C" w:rsidP="004D4CFE">
      <w:pPr>
        <w:pStyle w:val="ListParagraph"/>
        <w:numPr>
          <w:ilvl w:val="0"/>
          <w:numId w:val="18"/>
        </w:numPr>
        <w:jc w:val="both"/>
        <w:rPr>
          <w:bCs/>
        </w:rPr>
      </w:pPr>
      <w:r w:rsidRPr="00254F49">
        <w:t>Ответственность за нарушение законодательства о налогах.</w:t>
      </w:r>
    </w:p>
    <w:p w:rsidR="008D739C" w:rsidRPr="00BB70F1" w:rsidRDefault="008D739C" w:rsidP="004D4CFE">
      <w:pPr>
        <w:pStyle w:val="ListParagraph"/>
        <w:numPr>
          <w:ilvl w:val="0"/>
          <w:numId w:val="18"/>
        </w:numPr>
        <w:jc w:val="both"/>
        <w:rPr>
          <w:bCs/>
        </w:rPr>
      </w:pPr>
      <w:r w:rsidRPr="00BB70F1">
        <w:rPr>
          <w:bCs/>
        </w:rPr>
        <w:t xml:space="preserve">Организация камеральных и выездные проверок. </w:t>
      </w:r>
    </w:p>
    <w:p w:rsidR="008D739C" w:rsidRPr="00BB70F1" w:rsidRDefault="008D739C" w:rsidP="004D4CFE">
      <w:pPr>
        <w:pStyle w:val="ListParagraph"/>
        <w:numPr>
          <w:ilvl w:val="0"/>
          <w:numId w:val="18"/>
        </w:numPr>
        <w:jc w:val="both"/>
        <w:rPr>
          <w:bCs/>
        </w:rPr>
      </w:pPr>
      <w:r w:rsidRPr="00BB70F1">
        <w:rPr>
          <w:bCs/>
        </w:rPr>
        <w:t>Методы налогового контроля.</w:t>
      </w:r>
    </w:p>
    <w:p w:rsidR="008D739C" w:rsidRPr="00BB70F1" w:rsidRDefault="008D739C" w:rsidP="004D4CFE">
      <w:pPr>
        <w:pStyle w:val="ListParagraph"/>
        <w:numPr>
          <w:ilvl w:val="0"/>
          <w:numId w:val="18"/>
        </w:numPr>
        <w:jc w:val="both"/>
        <w:rPr>
          <w:b/>
        </w:rPr>
      </w:pPr>
      <w:r w:rsidRPr="00BB70F1">
        <w:rPr>
          <w:bCs/>
        </w:rPr>
        <w:t xml:space="preserve">Налоговые правонарушения </w:t>
      </w:r>
    </w:p>
    <w:p w:rsidR="008D739C" w:rsidRPr="00466912" w:rsidRDefault="008D739C"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8D739C" w:rsidRPr="005F48B9" w:rsidRDefault="008D739C" w:rsidP="0001303E">
      <w:pPr>
        <w:jc w:val="both"/>
        <w:rPr>
          <w:b/>
        </w:rPr>
      </w:pPr>
    </w:p>
    <w:p w:rsidR="008D739C" w:rsidRDefault="008D739C" w:rsidP="00BB70F1">
      <w:pPr>
        <w:jc w:val="both"/>
        <w:rPr>
          <w:bCs/>
          <w:i/>
        </w:rPr>
      </w:pPr>
      <w:r>
        <w:rPr>
          <w:b/>
          <w:bCs/>
        </w:rPr>
        <w:t xml:space="preserve">Тема 5. </w:t>
      </w:r>
      <w:r w:rsidRPr="00FF52DA">
        <w:rPr>
          <w:bCs/>
          <w:color w:val="000000"/>
        </w:rPr>
        <w:t>Отчетность по налогам и сборам</w:t>
      </w:r>
    </w:p>
    <w:p w:rsidR="008D739C" w:rsidRDefault="008D739C" w:rsidP="00BB70F1">
      <w:pPr>
        <w:jc w:val="both"/>
        <w:rPr>
          <w:bCs/>
          <w:i/>
        </w:rPr>
      </w:pPr>
      <w:r w:rsidRPr="00ED3E68">
        <w:rPr>
          <w:bCs/>
          <w:i/>
        </w:rPr>
        <w:t>Вопросы к занятию</w:t>
      </w:r>
    </w:p>
    <w:p w:rsidR="008D739C" w:rsidRDefault="008D739C" w:rsidP="004D4CFE">
      <w:pPr>
        <w:pStyle w:val="ListParagraph"/>
        <w:numPr>
          <w:ilvl w:val="0"/>
          <w:numId w:val="19"/>
        </w:numPr>
        <w:jc w:val="both"/>
      </w:pPr>
      <w:r>
        <w:t>Структура налоговой отчетности</w:t>
      </w:r>
    </w:p>
    <w:p w:rsidR="008D739C" w:rsidRDefault="008D739C" w:rsidP="004D4CFE">
      <w:pPr>
        <w:pStyle w:val="ListParagraph"/>
        <w:numPr>
          <w:ilvl w:val="0"/>
          <w:numId w:val="19"/>
        </w:numPr>
        <w:jc w:val="both"/>
      </w:pPr>
      <w:r>
        <w:t>Порядок сдачи отчетности</w:t>
      </w:r>
    </w:p>
    <w:p w:rsidR="008D739C" w:rsidRDefault="008D739C" w:rsidP="004D4CFE">
      <w:pPr>
        <w:pStyle w:val="ListParagraph"/>
        <w:numPr>
          <w:ilvl w:val="0"/>
          <w:numId w:val="19"/>
        </w:numPr>
        <w:jc w:val="both"/>
      </w:pPr>
      <w:r>
        <w:t>Ответственность за несдачу отчетности</w:t>
      </w:r>
    </w:p>
    <w:p w:rsidR="008D739C" w:rsidRDefault="008D739C" w:rsidP="004D4CFE">
      <w:pPr>
        <w:pStyle w:val="ListParagraph"/>
        <w:numPr>
          <w:ilvl w:val="0"/>
          <w:numId w:val="19"/>
        </w:numPr>
        <w:jc w:val="both"/>
      </w:pPr>
      <w:r>
        <w:t>Электронная сдача отчетности ( порядок регистрации)</w:t>
      </w:r>
    </w:p>
    <w:p w:rsidR="008D739C" w:rsidRDefault="008D739C" w:rsidP="00BB70F1">
      <w:pPr>
        <w:pStyle w:val="ListParagraph"/>
        <w:jc w:val="both"/>
      </w:pPr>
    </w:p>
    <w:p w:rsidR="008D739C" w:rsidRPr="007C7C85" w:rsidRDefault="008D739C"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8D739C" w:rsidRPr="00CD3615" w:rsidRDefault="008D739C" w:rsidP="0001303E">
      <w:pPr>
        <w:ind w:firstLine="708"/>
        <w:jc w:val="both"/>
        <w:rPr>
          <w:color w:val="000000"/>
        </w:rPr>
      </w:pPr>
    </w:p>
    <w:p w:rsidR="008D739C" w:rsidRPr="00FA628D" w:rsidRDefault="008D739C" w:rsidP="00FC709F">
      <w:pPr>
        <w:pStyle w:val="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8D739C" w:rsidRDefault="008D739C" w:rsidP="0001303E">
      <w:pPr>
        <w:ind w:firstLine="708"/>
        <w:jc w:val="both"/>
        <w:rPr>
          <w:i/>
        </w:rPr>
      </w:pPr>
      <w:r w:rsidRPr="007E03E8">
        <w:rPr>
          <w:i/>
        </w:rPr>
        <w:t>Вопросы к занятию</w:t>
      </w:r>
    </w:p>
    <w:p w:rsidR="008D739C" w:rsidRDefault="008D739C" w:rsidP="004D4CFE">
      <w:pPr>
        <w:pStyle w:val="ListParagraph"/>
        <w:numPr>
          <w:ilvl w:val="0"/>
          <w:numId w:val="20"/>
        </w:numPr>
        <w:shd w:val="clear" w:color="auto" w:fill="FFFFFF"/>
        <w:tabs>
          <w:tab w:val="left" w:pos="993"/>
        </w:tabs>
        <w:ind w:right="22"/>
        <w:jc w:val="both"/>
      </w:pPr>
      <w:r w:rsidRPr="008D74B1">
        <w:t xml:space="preserve">Налогоплательщики. </w:t>
      </w:r>
    </w:p>
    <w:p w:rsidR="008D739C" w:rsidRDefault="008D739C" w:rsidP="004D4CFE">
      <w:pPr>
        <w:pStyle w:val="ListParagraph"/>
        <w:numPr>
          <w:ilvl w:val="0"/>
          <w:numId w:val="20"/>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0"/>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0"/>
        </w:numPr>
        <w:shd w:val="clear" w:color="auto" w:fill="FFFFFF"/>
        <w:tabs>
          <w:tab w:val="left" w:pos="993"/>
        </w:tabs>
        <w:ind w:right="22"/>
        <w:jc w:val="both"/>
      </w:pPr>
      <w:r w:rsidRPr="008D74B1">
        <w:t xml:space="preserve">Ставки налога. </w:t>
      </w:r>
    </w:p>
    <w:p w:rsidR="008D739C" w:rsidRDefault="008D739C" w:rsidP="004D4CFE">
      <w:pPr>
        <w:pStyle w:val="ListParagraph"/>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8D739C" w:rsidRDefault="008D739C" w:rsidP="004D4CFE">
      <w:pPr>
        <w:pStyle w:val="ListParagraph"/>
        <w:numPr>
          <w:ilvl w:val="0"/>
          <w:numId w:val="20"/>
        </w:numPr>
        <w:shd w:val="clear" w:color="auto" w:fill="FFFFFF"/>
        <w:tabs>
          <w:tab w:val="left" w:pos="993"/>
        </w:tabs>
        <w:ind w:right="22"/>
        <w:jc w:val="both"/>
      </w:pPr>
      <w:r w:rsidRPr="008D74B1">
        <w:t xml:space="preserve">Налоговые вычеты. </w:t>
      </w:r>
    </w:p>
    <w:p w:rsidR="008D739C" w:rsidRDefault="008D739C" w:rsidP="004D4CFE">
      <w:pPr>
        <w:pStyle w:val="ListParagraph"/>
        <w:numPr>
          <w:ilvl w:val="0"/>
          <w:numId w:val="20"/>
        </w:numPr>
        <w:shd w:val="clear" w:color="auto" w:fill="FFFFFF"/>
        <w:tabs>
          <w:tab w:val="left" w:pos="993"/>
        </w:tabs>
        <w:ind w:right="22"/>
        <w:jc w:val="both"/>
      </w:pPr>
      <w:r w:rsidRPr="008D74B1">
        <w:t xml:space="preserve">Практика расчета НДФЛ. </w:t>
      </w:r>
    </w:p>
    <w:p w:rsidR="008D739C" w:rsidRDefault="008D739C" w:rsidP="00FC709F">
      <w:pPr>
        <w:shd w:val="clear" w:color="auto" w:fill="FFFFFF"/>
        <w:tabs>
          <w:tab w:val="left" w:pos="993"/>
        </w:tabs>
        <w:ind w:right="22"/>
        <w:jc w:val="both"/>
      </w:pPr>
    </w:p>
    <w:p w:rsidR="008D739C" w:rsidRPr="00FC709F" w:rsidRDefault="008D739C" w:rsidP="00FC709F">
      <w:pPr>
        <w:ind w:firstLine="708"/>
        <w:jc w:val="both"/>
      </w:pPr>
      <w:r w:rsidRPr="00FC709F">
        <w:rPr>
          <w:i/>
        </w:rPr>
        <w:t>Примерное практическое задание.</w:t>
      </w:r>
      <w:r>
        <w:rPr>
          <w:i/>
        </w:rPr>
        <w:t xml:space="preserve">Задача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8D739C" w:rsidRPr="00FC709F" w:rsidRDefault="008D739C"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8D739C" w:rsidRPr="00FC709F" w:rsidRDefault="008D739C" w:rsidP="00FC709F">
      <w:pPr>
        <w:ind w:firstLine="708"/>
        <w:jc w:val="both"/>
      </w:pPr>
      <w:r w:rsidRPr="00FC709F">
        <w:t>Требуется рассчитать размер вычетов, базу налогообложения и сумму НДФЛ, если:</w:t>
      </w:r>
    </w:p>
    <w:p w:rsidR="008D739C" w:rsidRPr="00FC709F" w:rsidRDefault="008D739C" w:rsidP="00FC709F">
      <w:pPr>
        <w:ind w:firstLine="708"/>
        <w:jc w:val="both"/>
      </w:pPr>
      <w:r w:rsidRPr="00FC709F">
        <w:t>объекты недвижимости находились в собственности Семенова С. В. более 5 лет;</w:t>
      </w:r>
    </w:p>
    <w:p w:rsidR="008D739C" w:rsidRPr="00FC709F" w:rsidRDefault="008D739C" w:rsidP="00FC709F">
      <w:pPr>
        <w:ind w:firstLine="708"/>
        <w:jc w:val="both"/>
      </w:pPr>
      <w:r w:rsidRPr="00FC709F">
        <w:t>указанным имуществом Семенов С. В. владел 2 года.</w:t>
      </w:r>
    </w:p>
    <w:p w:rsidR="008D739C" w:rsidRDefault="008D739C" w:rsidP="00FC709F">
      <w:pPr>
        <w:ind w:firstLine="567"/>
        <w:jc w:val="both"/>
        <w:rPr>
          <w:b/>
        </w:rPr>
      </w:pPr>
    </w:p>
    <w:p w:rsidR="008D739C" w:rsidRPr="007C7C85" w:rsidRDefault="008D739C"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FC709F">
      <w:pPr>
        <w:ind w:firstLine="567"/>
        <w:jc w:val="both"/>
        <w:rPr>
          <w:b/>
        </w:rPr>
      </w:pPr>
    </w:p>
    <w:p w:rsidR="008D739C" w:rsidRPr="00284B75" w:rsidRDefault="008D739C" w:rsidP="001D75EC">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r w:rsidRPr="00252B4E">
        <w:rPr>
          <w:rFonts w:ascii="Times New Roman" w:hAnsi="Times New Roman"/>
          <w:b/>
          <w:sz w:val="24"/>
          <w:szCs w:val="24"/>
        </w:rPr>
        <w:t>(занятие включает практическую подготовку)</w:t>
      </w:r>
    </w:p>
    <w:p w:rsidR="008D739C" w:rsidRDefault="008D739C" w:rsidP="001D75EC">
      <w:pPr>
        <w:ind w:firstLine="708"/>
        <w:jc w:val="both"/>
        <w:rPr>
          <w:i/>
        </w:rPr>
      </w:pPr>
    </w:p>
    <w:p w:rsidR="008D739C" w:rsidRDefault="008D739C" w:rsidP="001D75EC">
      <w:pPr>
        <w:ind w:firstLine="708"/>
        <w:jc w:val="both"/>
        <w:rPr>
          <w:i/>
        </w:rPr>
      </w:pPr>
      <w:r w:rsidRPr="002E6EA5">
        <w:rPr>
          <w:i/>
        </w:rPr>
        <w:t>Вопросы к занятию</w:t>
      </w:r>
    </w:p>
    <w:p w:rsidR="008D739C" w:rsidRDefault="008D739C" w:rsidP="001D75EC">
      <w:pPr>
        <w:shd w:val="clear" w:color="auto" w:fill="FFFFFF"/>
        <w:tabs>
          <w:tab w:val="left" w:pos="993"/>
        </w:tabs>
        <w:ind w:left="360" w:right="22"/>
        <w:jc w:val="both"/>
      </w:pPr>
      <w:r>
        <w:t>Взносы в ПФР,ФСС,ФОМС</w:t>
      </w:r>
    </w:p>
    <w:p w:rsidR="008D739C" w:rsidRDefault="008D739C" w:rsidP="001D75EC">
      <w:pPr>
        <w:shd w:val="clear" w:color="auto" w:fill="FFFFFF"/>
        <w:tabs>
          <w:tab w:val="left" w:pos="993"/>
        </w:tabs>
        <w:ind w:left="360" w:right="22"/>
        <w:jc w:val="both"/>
      </w:pPr>
      <w:r w:rsidRPr="008D74B1">
        <w:t xml:space="preserve">Объект налогообложения. </w:t>
      </w:r>
    </w:p>
    <w:p w:rsidR="008D739C" w:rsidRDefault="008D739C" w:rsidP="001D75EC">
      <w:pPr>
        <w:shd w:val="clear" w:color="auto" w:fill="FFFFFF"/>
        <w:tabs>
          <w:tab w:val="left" w:pos="993"/>
        </w:tabs>
        <w:ind w:left="360" w:right="22"/>
        <w:jc w:val="both"/>
      </w:pPr>
      <w:r w:rsidRPr="008D74B1">
        <w:t xml:space="preserve">Налоговая база. </w:t>
      </w:r>
    </w:p>
    <w:p w:rsidR="008D739C" w:rsidRDefault="008D739C" w:rsidP="001D75EC">
      <w:pPr>
        <w:shd w:val="clear" w:color="auto" w:fill="FFFFFF"/>
        <w:tabs>
          <w:tab w:val="left" w:pos="993"/>
        </w:tabs>
        <w:ind w:left="360" w:right="22"/>
        <w:jc w:val="both"/>
      </w:pPr>
      <w:r w:rsidRPr="008D74B1">
        <w:t xml:space="preserve">Ставки налога. </w:t>
      </w:r>
    </w:p>
    <w:p w:rsidR="008D739C" w:rsidRDefault="008D739C" w:rsidP="001D75EC">
      <w:pPr>
        <w:shd w:val="clear" w:color="auto" w:fill="FFFFFF"/>
        <w:tabs>
          <w:tab w:val="left" w:pos="993"/>
        </w:tabs>
        <w:ind w:left="360" w:right="22"/>
        <w:jc w:val="both"/>
      </w:pPr>
      <w:r w:rsidRPr="008D74B1">
        <w:t xml:space="preserve">Отчетность по налогу. </w:t>
      </w:r>
      <w:r>
        <w:t>Декларации  и формы</w:t>
      </w:r>
    </w:p>
    <w:p w:rsidR="008D739C" w:rsidRDefault="008D739C" w:rsidP="001D75EC">
      <w:pPr>
        <w:shd w:val="clear" w:color="auto" w:fill="FFFFFF"/>
        <w:tabs>
          <w:tab w:val="left" w:pos="993"/>
        </w:tabs>
        <w:ind w:left="360" w:right="22"/>
        <w:jc w:val="both"/>
      </w:pPr>
      <w:r>
        <w:t>Поряддок расчета выплат из ФСС (Больничные листы)</w:t>
      </w:r>
    </w:p>
    <w:p w:rsidR="008D739C" w:rsidRDefault="008D739C" w:rsidP="001D75EC">
      <w:pPr>
        <w:shd w:val="clear" w:color="auto" w:fill="FFFFFF"/>
        <w:tabs>
          <w:tab w:val="left" w:pos="993"/>
        </w:tabs>
        <w:ind w:left="360" w:right="22"/>
        <w:jc w:val="both"/>
      </w:pPr>
      <w:r w:rsidRPr="008D74B1">
        <w:t xml:space="preserve">Практика расчета </w:t>
      </w:r>
      <w:r>
        <w:t>страховых взносов</w:t>
      </w:r>
    </w:p>
    <w:p w:rsidR="008D739C" w:rsidRDefault="008D739C" w:rsidP="001D75EC">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8D739C" w:rsidRDefault="008D739C" w:rsidP="001D75EC">
      <w:pPr>
        <w:shd w:val="clear" w:color="auto" w:fill="FFFFFF"/>
        <w:ind w:firstLine="709"/>
      </w:pPr>
    </w:p>
    <w:p w:rsidR="008D739C" w:rsidRDefault="008D739C" w:rsidP="001D75EC">
      <w:pPr>
        <w:shd w:val="clear" w:color="auto" w:fill="FFFFFF"/>
        <w:ind w:firstLine="709"/>
      </w:pPr>
      <w:r w:rsidRPr="00F93EC6">
        <w:rPr>
          <w:bCs/>
          <w:i/>
        </w:rPr>
        <w:t>З</w:t>
      </w:r>
      <w:r w:rsidRPr="00F93EC6">
        <w:rPr>
          <w:i/>
        </w:rPr>
        <w:t>адание для практической подготовки</w:t>
      </w:r>
    </w:p>
    <w:p w:rsidR="008D739C" w:rsidRPr="00E66F59" w:rsidRDefault="008D739C" w:rsidP="001D75EC">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8D739C" w:rsidRPr="00E66F59" w:rsidRDefault="008D739C" w:rsidP="001D75EC">
      <w:pPr>
        <w:shd w:val="clear" w:color="auto" w:fill="FFFFFF"/>
        <w:ind w:firstLine="709"/>
      </w:pPr>
      <w:r w:rsidRPr="00E66F59">
        <w:t>Расчет суммы страховых взносов за </w:t>
      </w:r>
      <w:r w:rsidRPr="00E66F59">
        <w:rPr>
          <w:bCs/>
        </w:rPr>
        <w:t>январь</w:t>
      </w:r>
      <w:r w:rsidRPr="00E66F59">
        <w:t>: 150 000 * 22 % = 33 000,</w:t>
      </w:r>
    </w:p>
    <w:p w:rsidR="008D739C" w:rsidRPr="00E66F59" w:rsidRDefault="008D739C" w:rsidP="001D75EC">
      <w:pPr>
        <w:shd w:val="clear" w:color="auto" w:fill="FFFFFF"/>
        <w:ind w:firstLine="709"/>
      </w:pPr>
      <w:r w:rsidRPr="00E66F59">
        <w:rPr>
          <w:bCs/>
        </w:rPr>
        <w:t>февраль</w:t>
      </w:r>
      <w:r w:rsidRPr="00E66F59">
        <w:t>: (150000 + 150000) = 300000 * 22 % – 33 000 = 33 000,</w:t>
      </w:r>
    </w:p>
    <w:p w:rsidR="008D739C" w:rsidRPr="00E66F59" w:rsidRDefault="008D739C" w:rsidP="001D75EC">
      <w:pPr>
        <w:shd w:val="clear" w:color="auto" w:fill="FFFFFF"/>
        <w:ind w:firstLine="709"/>
      </w:pPr>
      <w:r w:rsidRPr="00E66F59">
        <w:rPr>
          <w:bCs/>
        </w:rPr>
        <w:t>март</w:t>
      </w:r>
      <w:r w:rsidRPr="00E66F59">
        <w:t>: (150000 + 150000 + (150000 — 13 150)) = 436 850 * 22 % – 66 000 = 30 107,</w:t>
      </w:r>
    </w:p>
    <w:p w:rsidR="008D739C" w:rsidRPr="00E66F59" w:rsidRDefault="008D739C" w:rsidP="001D75EC">
      <w:pPr>
        <w:shd w:val="clear" w:color="auto" w:fill="FFFFFF"/>
        <w:ind w:firstLine="709"/>
      </w:pPr>
      <w:r w:rsidRPr="00E66F59">
        <w:rPr>
          <w:bCs/>
        </w:rPr>
        <w:t>апрель</w:t>
      </w:r>
      <w:r w:rsidRPr="00E66F59">
        <w:t>: (150000 + 150000 + (150000 — 13 150) + 150000) = 586 850 * 22 % – 96 107 = 33 000,</w:t>
      </w:r>
    </w:p>
    <w:p w:rsidR="008D739C" w:rsidRPr="00E66F59" w:rsidRDefault="008D739C" w:rsidP="001D75EC">
      <w:pPr>
        <w:shd w:val="clear" w:color="auto" w:fill="FFFFFF"/>
        <w:ind w:firstLine="709"/>
      </w:pPr>
      <w:r w:rsidRPr="00E66F59">
        <w:rPr>
          <w:bCs/>
        </w:rPr>
        <w:t>май</w:t>
      </w:r>
      <w:r w:rsidRPr="00E66F59">
        <w:t>: (150000 + 150000 + (150000 — 13 150) + 150000 + 150000) = 736 850 * 22 % – 129 107= 33 000, </w:t>
      </w:r>
    </w:p>
    <w:p w:rsidR="008D739C" w:rsidRPr="00E66F59" w:rsidRDefault="008D739C" w:rsidP="001D75EC">
      <w:pPr>
        <w:shd w:val="clear" w:color="auto" w:fill="FFFFFF"/>
        <w:ind w:firstLine="709"/>
      </w:pPr>
      <w:r w:rsidRPr="00E66F59">
        <w:rPr>
          <w:bCs/>
        </w:rPr>
        <w:t>июнь</w:t>
      </w:r>
      <w:r w:rsidRPr="00E66F59">
        <w:t>: (150000 + 150000 + (150000 — 13 150) + 150000 + 150000 + 150000) = 886850 * 22 % – 162107 = 33000,</w:t>
      </w:r>
    </w:p>
    <w:p w:rsidR="008D739C" w:rsidRPr="00E66F59" w:rsidRDefault="008D739C" w:rsidP="001D75EC">
      <w:pPr>
        <w:shd w:val="clear" w:color="auto" w:fill="FFFFFF"/>
        <w:ind w:firstLine="709"/>
      </w:pPr>
      <w:r w:rsidRPr="00E66F59">
        <w:rPr>
          <w:bCs/>
        </w:rPr>
        <w:t>июль</w:t>
      </w:r>
      <w:r w:rsidRPr="00E66F59">
        <w:t>: (150000 + 150000 + (150000 — 13 150) + 150000 + 150000 + 150000 + 150000) =  1 036 850 * 22 % – 195 107 = 33 000,</w:t>
      </w:r>
    </w:p>
    <w:p w:rsidR="008D739C" w:rsidRPr="00E66F59" w:rsidRDefault="008D739C" w:rsidP="001D75EC">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8D739C" w:rsidRPr="00E66F59" w:rsidRDefault="008D739C" w:rsidP="001D75EC">
      <w:pPr>
        <w:shd w:val="clear" w:color="auto" w:fill="FFFFFF"/>
        <w:ind w:firstLine="709"/>
      </w:pPr>
      <w:r w:rsidRPr="00E66F59">
        <w:t>1 150 000 * 22 % – 228 107 = 24 893, </w:t>
      </w:r>
    </w:p>
    <w:p w:rsidR="008D739C" w:rsidRPr="00E66F59" w:rsidRDefault="008D739C" w:rsidP="001D75EC">
      <w:pPr>
        <w:shd w:val="clear" w:color="auto" w:fill="FFFFFF"/>
        <w:ind w:firstLine="709"/>
      </w:pPr>
      <w:r w:rsidRPr="00E66F59">
        <w:t>1 186 850 — 1 150 000 = 36850 * 10 % (взносы сверх предельной величины) = 3 685.</w:t>
      </w:r>
    </w:p>
    <w:p w:rsidR="008D739C" w:rsidRPr="00E66F59" w:rsidRDefault="008D739C" w:rsidP="001D75EC">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8D739C" w:rsidRPr="007C7C85" w:rsidRDefault="008D739C" w:rsidP="001D75EC">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Pr="00F93EC6" w:rsidRDefault="008D739C" w:rsidP="001D75EC">
      <w:pPr>
        <w:widowControl w:val="0"/>
        <w:shd w:val="clear" w:color="auto" w:fill="FFFFFF"/>
        <w:tabs>
          <w:tab w:val="left" w:pos="34"/>
        </w:tabs>
        <w:autoSpaceDE w:val="0"/>
        <w:autoSpaceDN w:val="0"/>
        <w:adjustRightInd w:val="0"/>
        <w:ind w:right="29"/>
        <w:jc w:val="both"/>
      </w:pPr>
    </w:p>
    <w:p w:rsidR="008D739C" w:rsidRPr="00284B75" w:rsidRDefault="008D739C" w:rsidP="001D75EC">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252B4E">
        <w:rPr>
          <w:rFonts w:ascii="Times New Roman" w:hAnsi="Times New Roman"/>
          <w:b/>
          <w:sz w:val="24"/>
          <w:szCs w:val="24"/>
        </w:rPr>
        <w:t>(занятие включает практическую подготовку)</w:t>
      </w:r>
    </w:p>
    <w:p w:rsidR="008D739C" w:rsidRPr="00FA628D" w:rsidRDefault="008D739C" w:rsidP="0001303E">
      <w:pPr>
        <w:ind w:firstLine="708"/>
        <w:jc w:val="both"/>
        <w:rPr>
          <w:i/>
        </w:rPr>
      </w:pPr>
      <w:r w:rsidRPr="002E6EA5">
        <w:rPr>
          <w:i/>
        </w:rPr>
        <w:t>Вопросы к занятию</w:t>
      </w:r>
    </w:p>
    <w:p w:rsidR="008D739C" w:rsidRDefault="008D739C" w:rsidP="004D4CFE">
      <w:pPr>
        <w:pStyle w:val="ListParagraph"/>
        <w:numPr>
          <w:ilvl w:val="0"/>
          <w:numId w:val="21"/>
        </w:numPr>
        <w:shd w:val="clear" w:color="auto" w:fill="FFFFFF"/>
        <w:tabs>
          <w:tab w:val="left" w:pos="993"/>
        </w:tabs>
        <w:ind w:right="22"/>
        <w:jc w:val="both"/>
      </w:pPr>
      <w:r w:rsidRPr="008D74B1">
        <w:t xml:space="preserve">Налогоплательщики. </w:t>
      </w:r>
    </w:p>
    <w:p w:rsidR="008D739C" w:rsidRDefault="008D739C" w:rsidP="004D4CFE">
      <w:pPr>
        <w:pStyle w:val="ListParagraph"/>
        <w:numPr>
          <w:ilvl w:val="0"/>
          <w:numId w:val="21"/>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1"/>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1"/>
        </w:numPr>
        <w:shd w:val="clear" w:color="auto" w:fill="FFFFFF"/>
        <w:tabs>
          <w:tab w:val="left" w:pos="993"/>
        </w:tabs>
        <w:ind w:right="22"/>
        <w:jc w:val="both"/>
      </w:pPr>
      <w:r w:rsidRPr="008D74B1">
        <w:t xml:space="preserve">Ставки налога. </w:t>
      </w:r>
    </w:p>
    <w:p w:rsidR="008D739C" w:rsidRDefault="008D739C" w:rsidP="004D4CFE">
      <w:pPr>
        <w:pStyle w:val="ListParagraph"/>
        <w:numPr>
          <w:ilvl w:val="0"/>
          <w:numId w:val="21"/>
        </w:numPr>
        <w:shd w:val="clear" w:color="auto" w:fill="FFFFFF"/>
        <w:tabs>
          <w:tab w:val="left" w:pos="993"/>
        </w:tabs>
        <w:ind w:right="22"/>
        <w:jc w:val="both"/>
      </w:pPr>
      <w:r w:rsidRPr="008D74B1">
        <w:t xml:space="preserve">Отчетность по налогу. </w:t>
      </w:r>
    </w:p>
    <w:p w:rsidR="008D739C" w:rsidRDefault="008D739C" w:rsidP="004D4CFE">
      <w:pPr>
        <w:pStyle w:val="ListParagraph"/>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8D739C" w:rsidRPr="00FA628D" w:rsidRDefault="008D739C" w:rsidP="0001303E">
      <w:pPr>
        <w:widowControl w:val="0"/>
        <w:shd w:val="clear" w:color="auto" w:fill="FFFFFF"/>
        <w:tabs>
          <w:tab w:val="left" w:pos="993"/>
        </w:tabs>
        <w:autoSpaceDE w:val="0"/>
        <w:autoSpaceDN w:val="0"/>
        <w:adjustRightInd w:val="0"/>
        <w:ind w:left="567" w:right="36"/>
        <w:jc w:val="both"/>
        <w:rPr>
          <w:spacing w:val="-10"/>
        </w:rPr>
      </w:pPr>
    </w:p>
    <w:p w:rsidR="008D739C" w:rsidRPr="00F93EC6" w:rsidRDefault="008D739C" w:rsidP="0001303E">
      <w:pPr>
        <w:ind w:firstLine="567"/>
        <w:jc w:val="both"/>
      </w:pPr>
      <w:r w:rsidRPr="00F93EC6">
        <w:rPr>
          <w:bCs/>
          <w:i/>
        </w:rPr>
        <w:t>З</w:t>
      </w:r>
      <w:r w:rsidRPr="00F93EC6">
        <w:rPr>
          <w:i/>
        </w:rPr>
        <w:t>адание для практической подготовки</w:t>
      </w:r>
      <w:r w:rsidRPr="00F93EC6">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8D739C" w:rsidRDefault="008D739C" w:rsidP="0001303E">
      <w:pPr>
        <w:ind w:firstLine="567"/>
        <w:jc w:val="both"/>
        <w:rPr>
          <w:bCs/>
          <w:i/>
        </w:rPr>
      </w:pPr>
    </w:p>
    <w:p w:rsidR="008D739C" w:rsidRPr="007C7C85" w:rsidRDefault="008D739C"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01303E">
      <w:pPr>
        <w:ind w:firstLine="567"/>
        <w:jc w:val="both"/>
        <w:rPr>
          <w:bCs/>
          <w:i/>
        </w:rPr>
      </w:pPr>
    </w:p>
    <w:p w:rsidR="008D739C" w:rsidRPr="00284B75" w:rsidRDefault="008D739C"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252B4E">
        <w:rPr>
          <w:rFonts w:ascii="Times New Roman" w:hAnsi="Times New Roman"/>
          <w:b/>
          <w:sz w:val="24"/>
          <w:szCs w:val="24"/>
        </w:rPr>
        <w:t>(занятие включает практическую подготовку)</w:t>
      </w:r>
    </w:p>
    <w:p w:rsidR="008D739C" w:rsidRPr="00FA628D" w:rsidRDefault="008D739C" w:rsidP="0001303E">
      <w:pPr>
        <w:ind w:firstLine="708"/>
        <w:jc w:val="both"/>
        <w:rPr>
          <w:i/>
        </w:rPr>
      </w:pPr>
      <w:r w:rsidRPr="002E6EA5">
        <w:rPr>
          <w:i/>
        </w:rPr>
        <w:t>Вопросы к занятию</w:t>
      </w:r>
    </w:p>
    <w:p w:rsidR="008D739C" w:rsidRDefault="008D739C" w:rsidP="004D4CFE">
      <w:pPr>
        <w:pStyle w:val="ListParagraph"/>
        <w:numPr>
          <w:ilvl w:val="0"/>
          <w:numId w:val="22"/>
        </w:numPr>
        <w:shd w:val="clear" w:color="auto" w:fill="FFFFFF"/>
        <w:tabs>
          <w:tab w:val="left" w:pos="993"/>
        </w:tabs>
        <w:ind w:right="22"/>
        <w:jc w:val="both"/>
      </w:pPr>
      <w:r>
        <w:t>История налога .</w:t>
      </w:r>
      <w:r w:rsidRPr="008D74B1">
        <w:t xml:space="preserve">Налогоплательщики. </w:t>
      </w:r>
    </w:p>
    <w:p w:rsidR="008D739C" w:rsidRDefault="008D739C" w:rsidP="004D4CFE">
      <w:pPr>
        <w:pStyle w:val="ListParagraph"/>
        <w:numPr>
          <w:ilvl w:val="0"/>
          <w:numId w:val="22"/>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8D739C" w:rsidRDefault="008D739C" w:rsidP="004D4CFE">
      <w:pPr>
        <w:pStyle w:val="ListParagraph"/>
        <w:numPr>
          <w:ilvl w:val="0"/>
          <w:numId w:val="22"/>
        </w:numPr>
        <w:shd w:val="clear" w:color="auto" w:fill="FFFFFF"/>
        <w:tabs>
          <w:tab w:val="left" w:pos="993"/>
        </w:tabs>
        <w:ind w:right="22"/>
        <w:jc w:val="both"/>
      </w:pPr>
      <w:r w:rsidRPr="008D74B1">
        <w:t xml:space="preserve">Ставки налога. </w:t>
      </w:r>
    </w:p>
    <w:p w:rsidR="008D739C" w:rsidRDefault="008D739C" w:rsidP="004D4CFE">
      <w:pPr>
        <w:pStyle w:val="ListParagraph"/>
        <w:numPr>
          <w:ilvl w:val="0"/>
          <w:numId w:val="22"/>
        </w:numPr>
        <w:shd w:val="clear" w:color="auto" w:fill="FFFFFF"/>
        <w:tabs>
          <w:tab w:val="left" w:pos="993"/>
        </w:tabs>
        <w:ind w:right="22"/>
        <w:jc w:val="both"/>
      </w:pPr>
      <w:r w:rsidRPr="008D74B1">
        <w:t xml:space="preserve">Отчетность по налогу. </w:t>
      </w:r>
    </w:p>
    <w:p w:rsidR="008D739C" w:rsidRDefault="008D739C" w:rsidP="004D4CFE">
      <w:pPr>
        <w:pStyle w:val="ListParagraph"/>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8D739C" w:rsidRDefault="008D739C" w:rsidP="002E3E81">
      <w:pPr>
        <w:widowControl w:val="0"/>
        <w:autoSpaceDE w:val="0"/>
        <w:autoSpaceDN w:val="0"/>
        <w:adjustRightInd w:val="0"/>
        <w:ind w:firstLine="709"/>
        <w:jc w:val="both"/>
        <w:rPr>
          <w:i/>
        </w:rPr>
      </w:pPr>
    </w:p>
    <w:p w:rsidR="008D739C" w:rsidRPr="002E3E81" w:rsidRDefault="008D739C" w:rsidP="002E3E81">
      <w:pPr>
        <w:spacing w:line="293" w:lineRule="atLeast"/>
        <w:ind w:firstLine="709"/>
        <w:textAlignment w:val="baseline"/>
        <w:rPr>
          <w:color w:val="000000"/>
        </w:rPr>
      </w:pPr>
      <w:r w:rsidRPr="00F93EC6">
        <w:rPr>
          <w:bCs/>
          <w:i/>
        </w:rPr>
        <w:t>З</w:t>
      </w:r>
      <w:r w:rsidRPr="00F93EC6">
        <w:rPr>
          <w:i/>
        </w:rPr>
        <w:t>адание для практической подготовки</w:t>
      </w:r>
      <w:r w:rsidRPr="002E3E81">
        <w:rPr>
          <w:color w:val="000000"/>
        </w:rPr>
        <w:t>Допустим, что организация по итогам 1 квартала месяцев 2020 года имеет следующие показатели:</w:t>
      </w:r>
    </w:p>
    <w:p w:rsidR="008D739C" w:rsidRPr="002E3E81" w:rsidRDefault="008D739C" w:rsidP="004D4CFE">
      <w:pPr>
        <w:numPr>
          <w:ilvl w:val="0"/>
          <w:numId w:val="23"/>
        </w:numPr>
        <w:ind w:left="0" w:firstLine="709"/>
        <w:textAlignment w:val="baseline"/>
        <w:rPr>
          <w:color w:val="000000"/>
        </w:rPr>
      </w:pPr>
      <w:r w:rsidRPr="002E3E81">
        <w:rPr>
          <w:color w:val="000000"/>
        </w:rPr>
        <w:t>доходы от реализации – 1 500 000 руб.;</w:t>
      </w:r>
    </w:p>
    <w:p w:rsidR="008D739C" w:rsidRPr="002E3E81" w:rsidRDefault="008D739C"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8D739C" w:rsidRPr="002E3E81" w:rsidRDefault="008D739C"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8D739C" w:rsidRPr="002E3E81" w:rsidRDefault="008D739C"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8D739C" w:rsidRPr="002E3E81" w:rsidRDefault="008D739C"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8D739C" w:rsidRPr="002E3E81" w:rsidRDefault="008D739C"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8D739C" w:rsidRPr="002E3E81" w:rsidRDefault="008D739C"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8D739C" w:rsidRPr="002E3E81" w:rsidRDefault="008D739C"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8D739C" w:rsidRDefault="008D739C" w:rsidP="00D00133">
      <w:pPr>
        <w:autoSpaceDE w:val="0"/>
        <w:autoSpaceDN w:val="0"/>
        <w:adjustRightInd w:val="0"/>
        <w:ind w:left="720"/>
        <w:jc w:val="both"/>
        <w:rPr>
          <w:iCs/>
        </w:rPr>
      </w:pPr>
    </w:p>
    <w:p w:rsidR="008D739C" w:rsidRPr="007C7C85" w:rsidRDefault="008D739C"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D00133">
      <w:pPr>
        <w:autoSpaceDE w:val="0"/>
        <w:autoSpaceDN w:val="0"/>
        <w:adjustRightInd w:val="0"/>
        <w:ind w:left="720"/>
        <w:jc w:val="both"/>
        <w:rPr>
          <w:iCs/>
        </w:rPr>
      </w:pPr>
    </w:p>
    <w:p w:rsidR="008D739C" w:rsidRPr="005C2B3C" w:rsidRDefault="008D739C" w:rsidP="00D00133">
      <w:pPr>
        <w:autoSpaceDE w:val="0"/>
        <w:autoSpaceDN w:val="0"/>
        <w:adjustRightInd w:val="0"/>
        <w:ind w:left="720"/>
        <w:jc w:val="both"/>
        <w:rPr>
          <w:iCs/>
        </w:rPr>
      </w:pPr>
      <w:r w:rsidRPr="001B230A">
        <w:rPr>
          <w:b/>
          <w:iCs/>
        </w:rPr>
        <w:t>Тема 10</w:t>
      </w:r>
      <w:r>
        <w:rPr>
          <w:iCs/>
        </w:rPr>
        <w:t xml:space="preserve">. Акцизы </w:t>
      </w:r>
    </w:p>
    <w:p w:rsidR="008D739C" w:rsidRPr="00FA628D" w:rsidRDefault="008D739C" w:rsidP="002E3E81">
      <w:pPr>
        <w:ind w:firstLine="708"/>
        <w:jc w:val="both"/>
        <w:rPr>
          <w:i/>
        </w:rPr>
      </w:pPr>
      <w:r w:rsidRPr="002E6EA5">
        <w:rPr>
          <w:i/>
        </w:rPr>
        <w:t>Вопросы к занятию</w:t>
      </w:r>
    </w:p>
    <w:p w:rsidR="008D739C" w:rsidRDefault="008D739C" w:rsidP="004D4CFE">
      <w:pPr>
        <w:pStyle w:val="ListParagraph"/>
        <w:numPr>
          <w:ilvl w:val="0"/>
          <w:numId w:val="24"/>
        </w:numPr>
        <w:shd w:val="clear" w:color="auto" w:fill="FFFFFF"/>
        <w:tabs>
          <w:tab w:val="left" w:pos="993"/>
        </w:tabs>
        <w:ind w:right="22"/>
        <w:jc w:val="both"/>
      </w:pPr>
      <w:r w:rsidRPr="008D74B1">
        <w:t xml:space="preserve">Налогоплательщики. </w:t>
      </w:r>
    </w:p>
    <w:p w:rsidR="008D739C" w:rsidRDefault="008D739C" w:rsidP="004D4CFE">
      <w:pPr>
        <w:pStyle w:val="ListParagraph"/>
        <w:numPr>
          <w:ilvl w:val="0"/>
          <w:numId w:val="24"/>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4"/>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8D739C" w:rsidRDefault="008D739C" w:rsidP="004D4CFE">
      <w:pPr>
        <w:pStyle w:val="ListParagraph"/>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8D739C" w:rsidRDefault="008D739C" w:rsidP="004D4CFE">
      <w:pPr>
        <w:pStyle w:val="ListParagraph"/>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8D739C" w:rsidRPr="002E3E81" w:rsidRDefault="008D739C" w:rsidP="002E3E81">
      <w:pPr>
        <w:pStyle w:val="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.Задача</w:t>
      </w:r>
      <w:r w:rsidRPr="002E3E81">
        <w:rPr>
          <w:rFonts w:ascii="Times New Roman" w:hAnsi="Times New Roman"/>
          <w:color w:val="000000"/>
          <w:sz w:val="24"/>
          <w:szCs w:val="24"/>
          <w:lang w:eastAsia="ru-RU"/>
        </w:rPr>
        <w:t>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8D739C" w:rsidRDefault="008D739C"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2E3E81">
      <w:pPr>
        <w:ind w:firstLine="708"/>
        <w:jc w:val="both"/>
      </w:pPr>
    </w:p>
    <w:p w:rsidR="008D739C" w:rsidRDefault="008D739C"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8D739C" w:rsidRDefault="008D739C" w:rsidP="002E3E81">
      <w:pPr>
        <w:ind w:firstLine="708"/>
        <w:jc w:val="both"/>
      </w:pPr>
    </w:p>
    <w:p w:rsidR="008D739C" w:rsidRPr="00FA628D" w:rsidRDefault="008D739C" w:rsidP="001B230A">
      <w:pPr>
        <w:ind w:firstLine="708"/>
        <w:jc w:val="both"/>
        <w:rPr>
          <w:i/>
        </w:rPr>
      </w:pPr>
      <w:r w:rsidRPr="002E6EA5">
        <w:rPr>
          <w:i/>
        </w:rPr>
        <w:t>Вопросы к занятию</w:t>
      </w:r>
      <w:r>
        <w:rPr>
          <w:i/>
        </w:rPr>
        <w:t xml:space="preserve"> по каждому налогу в соответствии с темой</w:t>
      </w:r>
    </w:p>
    <w:p w:rsidR="008D739C" w:rsidRDefault="008D739C" w:rsidP="004D4CFE">
      <w:pPr>
        <w:pStyle w:val="ListParagraph"/>
        <w:numPr>
          <w:ilvl w:val="0"/>
          <w:numId w:val="25"/>
        </w:numPr>
        <w:shd w:val="clear" w:color="auto" w:fill="FFFFFF"/>
        <w:tabs>
          <w:tab w:val="left" w:pos="993"/>
        </w:tabs>
        <w:ind w:right="22"/>
        <w:jc w:val="both"/>
      </w:pPr>
      <w:r w:rsidRPr="008D74B1">
        <w:t xml:space="preserve">Налогоплательщики. </w:t>
      </w:r>
    </w:p>
    <w:p w:rsidR="008D739C" w:rsidRDefault="008D739C" w:rsidP="004D4CFE">
      <w:pPr>
        <w:pStyle w:val="ListParagraph"/>
        <w:numPr>
          <w:ilvl w:val="0"/>
          <w:numId w:val="25"/>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5"/>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5"/>
        </w:numPr>
        <w:shd w:val="clear" w:color="auto" w:fill="FFFFFF"/>
        <w:tabs>
          <w:tab w:val="left" w:pos="993"/>
        </w:tabs>
        <w:ind w:right="22"/>
        <w:jc w:val="both"/>
      </w:pPr>
      <w:r w:rsidRPr="008D74B1">
        <w:t xml:space="preserve">Ставки </w:t>
      </w:r>
      <w:r>
        <w:t>налогов</w:t>
      </w:r>
    </w:p>
    <w:p w:rsidR="008D739C" w:rsidRDefault="008D739C" w:rsidP="004D4CFE">
      <w:pPr>
        <w:pStyle w:val="ListParagraph"/>
        <w:numPr>
          <w:ilvl w:val="0"/>
          <w:numId w:val="25"/>
        </w:numPr>
        <w:shd w:val="clear" w:color="auto" w:fill="FFFFFF"/>
        <w:tabs>
          <w:tab w:val="left" w:pos="993"/>
        </w:tabs>
        <w:ind w:right="22"/>
        <w:jc w:val="both"/>
      </w:pPr>
      <w:r w:rsidRPr="008D74B1">
        <w:t xml:space="preserve">Отчетность </w:t>
      </w:r>
      <w:r>
        <w:t>по налогам</w:t>
      </w:r>
    </w:p>
    <w:p w:rsidR="008D739C" w:rsidRDefault="008D739C" w:rsidP="004D4CFE">
      <w:pPr>
        <w:pStyle w:val="ListParagraph"/>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8D739C" w:rsidRDefault="008D739C" w:rsidP="002E3E81">
      <w:pPr>
        <w:ind w:firstLine="708"/>
        <w:jc w:val="both"/>
      </w:pPr>
    </w:p>
    <w:p w:rsidR="008D739C" w:rsidRDefault="008D739C"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B230A">
      <w:pPr>
        <w:ind w:firstLine="708"/>
        <w:jc w:val="both"/>
      </w:pPr>
    </w:p>
    <w:p w:rsidR="008D739C" w:rsidRPr="001D1823" w:rsidRDefault="008D739C" w:rsidP="002E3E81">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w:t>
      </w:r>
      <w:r>
        <w:rPr>
          <w:color w:val="000000"/>
        </w:rPr>
        <w:t xml:space="preserve">уточняется в соответствии с НК РФ </w:t>
      </w:r>
      <w:r w:rsidRPr="001D1823">
        <w:rPr>
          <w:color w:val="000000"/>
        </w:rPr>
        <w:t xml:space="preserve"> (подп. 4 п. 1 ст. 333.12 НК РФ). </w:t>
      </w:r>
    </w:p>
    <w:p w:rsidR="008D739C" w:rsidRDefault="008D739C" w:rsidP="002E3E81">
      <w:pPr>
        <w:ind w:firstLine="708"/>
        <w:jc w:val="both"/>
      </w:pPr>
    </w:p>
    <w:p w:rsidR="008D739C" w:rsidRPr="001D1823" w:rsidRDefault="008D739C" w:rsidP="001D1823">
      <w:pPr>
        <w:pStyle w:val="Heading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8D739C" w:rsidRPr="00252B4E" w:rsidRDefault="008D739C" w:rsidP="001D1823">
      <w:pPr>
        <w:ind w:firstLine="709"/>
        <w:jc w:val="both"/>
        <w:rPr>
          <w:b/>
          <w:color w:val="000000"/>
        </w:rPr>
      </w:pPr>
      <w:r w:rsidRPr="001D1823">
        <w:rPr>
          <w:color w:val="000000"/>
          <w:lang w:eastAsia="en-US"/>
        </w:rPr>
        <w:t>Налог на имущество</w:t>
      </w:r>
      <w:r w:rsidRPr="00252B4E">
        <w:rPr>
          <w:b/>
          <w:color w:val="000000"/>
          <w:lang w:eastAsia="en-US"/>
        </w:rPr>
        <w:t>(занятие включает практическую подготовку)</w:t>
      </w:r>
    </w:p>
    <w:p w:rsidR="008D739C" w:rsidRPr="001D1823" w:rsidRDefault="008D739C" w:rsidP="002E3E81">
      <w:pPr>
        <w:ind w:firstLine="709"/>
        <w:jc w:val="both"/>
        <w:rPr>
          <w:color w:val="000000"/>
        </w:rPr>
      </w:pPr>
    </w:p>
    <w:p w:rsidR="008D739C" w:rsidRPr="00FA628D" w:rsidRDefault="008D739C" w:rsidP="001D1823">
      <w:pPr>
        <w:ind w:firstLine="708"/>
        <w:jc w:val="both"/>
        <w:rPr>
          <w:i/>
        </w:rPr>
      </w:pPr>
      <w:r w:rsidRPr="002E6EA5">
        <w:rPr>
          <w:i/>
        </w:rPr>
        <w:t>Вопросы к занятию</w:t>
      </w:r>
      <w:r>
        <w:rPr>
          <w:i/>
        </w:rPr>
        <w:t>.</w:t>
      </w:r>
    </w:p>
    <w:p w:rsidR="008D739C" w:rsidRDefault="008D739C" w:rsidP="004D4CFE">
      <w:pPr>
        <w:pStyle w:val="ListParagraph"/>
        <w:numPr>
          <w:ilvl w:val="0"/>
          <w:numId w:val="26"/>
        </w:numPr>
        <w:shd w:val="clear" w:color="auto" w:fill="FFFFFF"/>
        <w:tabs>
          <w:tab w:val="left" w:pos="993"/>
        </w:tabs>
        <w:ind w:right="22"/>
        <w:jc w:val="both"/>
      </w:pPr>
      <w:r>
        <w:t>Налог для физических и юридических лиц</w:t>
      </w:r>
      <w:r w:rsidRPr="008D74B1">
        <w:t>.</w:t>
      </w:r>
    </w:p>
    <w:p w:rsidR="008D739C" w:rsidRDefault="008D739C" w:rsidP="004D4CFE">
      <w:pPr>
        <w:pStyle w:val="ListParagraph"/>
        <w:numPr>
          <w:ilvl w:val="0"/>
          <w:numId w:val="26"/>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6"/>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6"/>
        </w:numPr>
        <w:shd w:val="clear" w:color="auto" w:fill="FFFFFF"/>
        <w:tabs>
          <w:tab w:val="left" w:pos="993"/>
        </w:tabs>
        <w:ind w:right="22"/>
        <w:jc w:val="both"/>
      </w:pPr>
      <w:r w:rsidRPr="008D74B1">
        <w:t xml:space="preserve">Ставки </w:t>
      </w:r>
      <w:r>
        <w:t>налогов</w:t>
      </w:r>
    </w:p>
    <w:p w:rsidR="008D739C" w:rsidRDefault="008D739C" w:rsidP="004D4CFE">
      <w:pPr>
        <w:pStyle w:val="ListParagraph"/>
        <w:numPr>
          <w:ilvl w:val="0"/>
          <w:numId w:val="26"/>
        </w:numPr>
        <w:shd w:val="clear" w:color="auto" w:fill="FFFFFF"/>
        <w:tabs>
          <w:tab w:val="left" w:pos="993"/>
        </w:tabs>
        <w:ind w:right="22"/>
        <w:jc w:val="both"/>
      </w:pPr>
      <w:r w:rsidRPr="008D74B1">
        <w:t xml:space="preserve">Отчетность </w:t>
      </w:r>
      <w:r>
        <w:t>по налогам</w:t>
      </w:r>
    </w:p>
    <w:p w:rsidR="008D739C" w:rsidRDefault="008D739C" w:rsidP="001D1823">
      <w:pPr>
        <w:ind w:firstLine="708"/>
        <w:jc w:val="both"/>
      </w:pPr>
      <w:r>
        <w:t>6.</w:t>
      </w:r>
      <w:r w:rsidRPr="008D74B1">
        <w:t xml:space="preserve">Практика расчета </w:t>
      </w:r>
      <w:r>
        <w:t>налогов</w:t>
      </w:r>
    </w:p>
    <w:p w:rsidR="008D739C" w:rsidRDefault="008D739C" w:rsidP="002E3E81">
      <w:pPr>
        <w:ind w:firstLine="708"/>
        <w:jc w:val="both"/>
      </w:pPr>
      <w:r>
        <w:t>7. Понятие кадастровая стоимость.</w:t>
      </w:r>
    </w:p>
    <w:p w:rsidR="008D739C" w:rsidRDefault="008D739C" w:rsidP="002E3E81">
      <w:pPr>
        <w:ind w:firstLine="708"/>
        <w:jc w:val="both"/>
      </w:pPr>
    </w:p>
    <w:p w:rsidR="008D739C" w:rsidRDefault="008D739C"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D1823">
      <w:pPr>
        <w:ind w:firstLine="708"/>
        <w:jc w:val="both"/>
        <w:rPr>
          <w:i/>
          <w:color w:val="000000"/>
        </w:rPr>
      </w:pPr>
    </w:p>
    <w:p w:rsidR="008D739C" w:rsidRPr="001D1823" w:rsidRDefault="008D739C" w:rsidP="001D1823">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8D739C" w:rsidRDefault="008D739C" w:rsidP="002E3E81">
      <w:pPr>
        <w:ind w:firstLine="708"/>
        <w:jc w:val="both"/>
      </w:pPr>
    </w:p>
    <w:p w:rsidR="008D739C" w:rsidRPr="00263B24" w:rsidRDefault="008D739C" w:rsidP="00263B24">
      <w:pPr>
        <w:ind w:firstLine="708"/>
        <w:jc w:val="both"/>
        <w:rPr>
          <w:b/>
          <w:color w:val="000000"/>
        </w:rPr>
      </w:pPr>
      <w:r w:rsidRPr="00263B24">
        <w:rPr>
          <w:b/>
          <w:color w:val="000000"/>
        </w:rPr>
        <w:t>Задание для практической подготовки</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tblPr>
      <w:tblGrid>
        <w:gridCol w:w="1456"/>
        <w:gridCol w:w="2937"/>
      </w:tblGrid>
      <w:tr w:rsidR="008D739C" w:rsidRPr="00625F17" w:rsidTr="00625F17">
        <w:trPr>
          <w:tblHeader/>
        </w:trPr>
        <w:tc>
          <w:tcPr>
            <w:tcW w:w="0" w:type="auto"/>
            <w:tcBorders>
              <w:top w:val="nil"/>
              <w:left w:val="nil"/>
              <w:bottom w:val="nil"/>
              <w:right w:val="nil"/>
            </w:tcBorders>
          </w:tcPr>
          <w:p w:rsidR="008D739C" w:rsidRPr="00625F17" w:rsidRDefault="008D739C">
            <w:pPr>
              <w:jc w:val="center"/>
              <w:rPr>
                <w:bCs/>
                <w:color w:val="000000"/>
              </w:rPr>
            </w:pPr>
            <w:r w:rsidRPr="00625F17">
              <w:rPr>
                <w:bCs/>
                <w:color w:val="000000"/>
              </w:rPr>
              <w:t>Отчетная дата</w:t>
            </w:r>
          </w:p>
        </w:tc>
        <w:tc>
          <w:tcPr>
            <w:tcW w:w="0" w:type="auto"/>
            <w:tcBorders>
              <w:top w:val="nil"/>
              <w:left w:val="nil"/>
              <w:bottom w:val="nil"/>
              <w:right w:val="nil"/>
            </w:tcBorders>
          </w:tcPr>
          <w:p w:rsidR="008D739C" w:rsidRPr="00625F17" w:rsidRDefault="008D739C">
            <w:pPr>
              <w:jc w:val="center"/>
              <w:rPr>
                <w:bCs/>
                <w:color w:val="000000"/>
              </w:rPr>
            </w:pPr>
            <w:r w:rsidRPr="00625F17">
              <w:rPr>
                <w:bCs/>
                <w:color w:val="000000"/>
              </w:rPr>
              <w:t>Остаточная стоимость (руб.)</w:t>
            </w:r>
          </w:p>
        </w:tc>
      </w:tr>
      <w:tr w:rsidR="008D739C" w:rsidRPr="00625F17" w:rsidTr="00625F17">
        <w:tc>
          <w:tcPr>
            <w:tcW w:w="0" w:type="auto"/>
          </w:tcPr>
          <w:p w:rsidR="008D739C" w:rsidRPr="00625F17" w:rsidRDefault="008D739C">
            <w:pPr>
              <w:rPr>
                <w:color w:val="000000"/>
              </w:rPr>
            </w:pPr>
            <w:r w:rsidRPr="00625F17">
              <w:rPr>
                <w:color w:val="000000"/>
              </w:rPr>
              <w:t>На 01.01.2020</w:t>
            </w:r>
          </w:p>
        </w:tc>
        <w:tc>
          <w:tcPr>
            <w:tcW w:w="0" w:type="auto"/>
          </w:tcPr>
          <w:p w:rsidR="008D739C" w:rsidRPr="00625F17" w:rsidRDefault="008D739C">
            <w:pPr>
              <w:rPr>
                <w:color w:val="000000"/>
              </w:rPr>
            </w:pPr>
            <w:r w:rsidRPr="00625F17">
              <w:rPr>
                <w:color w:val="000000"/>
              </w:rPr>
              <w:t>2500000</w:t>
            </w:r>
          </w:p>
        </w:tc>
      </w:tr>
      <w:tr w:rsidR="008D739C" w:rsidRPr="00625F17" w:rsidTr="00625F17">
        <w:tc>
          <w:tcPr>
            <w:tcW w:w="0" w:type="auto"/>
          </w:tcPr>
          <w:p w:rsidR="008D739C" w:rsidRPr="00625F17" w:rsidRDefault="008D739C">
            <w:pPr>
              <w:rPr>
                <w:color w:val="000000"/>
              </w:rPr>
            </w:pPr>
            <w:r w:rsidRPr="00625F17">
              <w:rPr>
                <w:color w:val="000000"/>
              </w:rPr>
              <w:t>На 01.02.2020</w:t>
            </w:r>
          </w:p>
        </w:tc>
        <w:tc>
          <w:tcPr>
            <w:tcW w:w="0" w:type="auto"/>
          </w:tcPr>
          <w:p w:rsidR="008D739C" w:rsidRPr="00625F17" w:rsidRDefault="008D739C">
            <w:pPr>
              <w:rPr>
                <w:color w:val="000000"/>
              </w:rPr>
            </w:pPr>
            <w:r w:rsidRPr="00625F17">
              <w:rPr>
                <w:color w:val="000000"/>
              </w:rPr>
              <w:t>2225000</w:t>
            </w:r>
          </w:p>
        </w:tc>
      </w:tr>
      <w:tr w:rsidR="008D739C" w:rsidRPr="00625F17" w:rsidTr="00625F17">
        <w:tc>
          <w:tcPr>
            <w:tcW w:w="0" w:type="auto"/>
          </w:tcPr>
          <w:p w:rsidR="008D739C" w:rsidRPr="00625F17" w:rsidRDefault="008D739C">
            <w:pPr>
              <w:rPr>
                <w:color w:val="000000"/>
              </w:rPr>
            </w:pPr>
            <w:r w:rsidRPr="00625F17">
              <w:rPr>
                <w:color w:val="000000"/>
              </w:rPr>
              <w:t>На 01.03.2020</w:t>
            </w:r>
          </w:p>
        </w:tc>
        <w:tc>
          <w:tcPr>
            <w:tcW w:w="0" w:type="auto"/>
          </w:tcPr>
          <w:p w:rsidR="008D739C" w:rsidRPr="00625F17" w:rsidRDefault="008D739C">
            <w:pPr>
              <w:rPr>
                <w:color w:val="000000"/>
              </w:rPr>
            </w:pPr>
            <w:r w:rsidRPr="00625F17">
              <w:rPr>
                <w:color w:val="000000"/>
              </w:rPr>
              <w:t>2150000</w:t>
            </w:r>
          </w:p>
        </w:tc>
      </w:tr>
      <w:tr w:rsidR="008D739C" w:rsidRPr="00625F17" w:rsidTr="00625F17">
        <w:tc>
          <w:tcPr>
            <w:tcW w:w="0" w:type="auto"/>
          </w:tcPr>
          <w:p w:rsidR="008D739C" w:rsidRPr="00625F17" w:rsidRDefault="008D739C">
            <w:pPr>
              <w:rPr>
                <w:color w:val="000000"/>
              </w:rPr>
            </w:pPr>
            <w:r w:rsidRPr="00625F17">
              <w:rPr>
                <w:color w:val="000000"/>
              </w:rPr>
              <w:t>На 01.04.2020</w:t>
            </w:r>
          </w:p>
        </w:tc>
        <w:tc>
          <w:tcPr>
            <w:tcW w:w="0" w:type="auto"/>
          </w:tcPr>
          <w:p w:rsidR="008D739C" w:rsidRPr="00625F17" w:rsidRDefault="008D739C">
            <w:pPr>
              <w:rPr>
                <w:color w:val="000000"/>
              </w:rPr>
            </w:pPr>
            <w:r w:rsidRPr="00625F17">
              <w:rPr>
                <w:color w:val="000000"/>
              </w:rPr>
              <w:t>2700000</w:t>
            </w:r>
          </w:p>
        </w:tc>
      </w:tr>
      <w:tr w:rsidR="008D739C" w:rsidRPr="00625F17" w:rsidTr="00625F17">
        <w:tc>
          <w:tcPr>
            <w:tcW w:w="0" w:type="auto"/>
          </w:tcPr>
          <w:p w:rsidR="008D739C" w:rsidRPr="00625F17" w:rsidRDefault="008D739C">
            <w:pPr>
              <w:rPr>
                <w:color w:val="000000"/>
              </w:rPr>
            </w:pPr>
            <w:r w:rsidRPr="00625F17">
              <w:rPr>
                <w:color w:val="000000"/>
              </w:rPr>
              <w:t>На 01.05.2020</w:t>
            </w:r>
          </w:p>
        </w:tc>
        <w:tc>
          <w:tcPr>
            <w:tcW w:w="0" w:type="auto"/>
          </w:tcPr>
          <w:p w:rsidR="008D739C" w:rsidRPr="00625F17" w:rsidRDefault="008D739C">
            <w:pPr>
              <w:rPr>
                <w:color w:val="000000"/>
              </w:rPr>
            </w:pPr>
            <w:r w:rsidRPr="00625F17">
              <w:rPr>
                <w:color w:val="000000"/>
              </w:rPr>
              <w:t>2550000</w:t>
            </w:r>
          </w:p>
        </w:tc>
      </w:tr>
      <w:tr w:rsidR="008D739C" w:rsidRPr="00625F17" w:rsidTr="00625F17">
        <w:tc>
          <w:tcPr>
            <w:tcW w:w="0" w:type="auto"/>
          </w:tcPr>
          <w:p w:rsidR="008D739C" w:rsidRPr="00625F17" w:rsidRDefault="008D739C">
            <w:pPr>
              <w:rPr>
                <w:color w:val="000000"/>
              </w:rPr>
            </w:pPr>
            <w:r w:rsidRPr="00625F17">
              <w:rPr>
                <w:color w:val="000000"/>
              </w:rPr>
              <w:t>На 01.06.2020</w:t>
            </w:r>
          </w:p>
        </w:tc>
        <w:tc>
          <w:tcPr>
            <w:tcW w:w="0" w:type="auto"/>
          </w:tcPr>
          <w:p w:rsidR="008D739C" w:rsidRPr="00625F17" w:rsidRDefault="008D739C">
            <w:pPr>
              <w:rPr>
                <w:color w:val="000000"/>
              </w:rPr>
            </w:pPr>
            <w:r w:rsidRPr="00625F17">
              <w:rPr>
                <w:color w:val="000000"/>
              </w:rPr>
              <w:t>2400000</w:t>
            </w:r>
          </w:p>
        </w:tc>
      </w:tr>
      <w:tr w:rsidR="008D739C" w:rsidRPr="00625F17" w:rsidTr="00625F17">
        <w:tc>
          <w:tcPr>
            <w:tcW w:w="0" w:type="auto"/>
          </w:tcPr>
          <w:p w:rsidR="008D739C" w:rsidRPr="00625F17" w:rsidRDefault="008D739C">
            <w:pPr>
              <w:rPr>
                <w:color w:val="000000"/>
              </w:rPr>
            </w:pPr>
            <w:r w:rsidRPr="00625F17">
              <w:rPr>
                <w:color w:val="000000"/>
              </w:rPr>
              <w:t>На 01.07.2020</w:t>
            </w:r>
          </w:p>
        </w:tc>
        <w:tc>
          <w:tcPr>
            <w:tcW w:w="0" w:type="auto"/>
          </w:tcPr>
          <w:p w:rsidR="008D739C" w:rsidRPr="00625F17" w:rsidRDefault="008D739C">
            <w:pPr>
              <w:rPr>
                <w:color w:val="000000"/>
              </w:rPr>
            </w:pPr>
            <w:r w:rsidRPr="00625F17">
              <w:rPr>
                <w:color w:val="000000"/>
              </w:rPr>
              <w:t>2250000</w:t>
            </w:r>
          </w:p>
        </w:tc>
      </w:tr>
      <w:tr w:rsidR="008D739C" w:rsidRPr="00625F17" w:rsidTr="00625F17">
        <w:tc>
          <w:tcPr>
            <w:tcW w:w="0" w:type="auto"/>
          </w:tcPr>
          <w:p w:rsidR="008D739C" w:rsidRPr="00625F17" w:rsidRDefault="008D739C">
            <w:pPr>
              <w:rPr>
                <w:color w:val="000000"/>
              </w:rPr>
            </w:pPr>
            <w:r w:rsidRPr="00625F17">
              <w:rPr>
                <w:color w:val="000000"/>
              </w:rPr>
              <w:t>На 01.08.2020</w:t>
            </w:r>
          </w:p>
        </w:tc>
        <w:tc>
          <w:tcPr>
            <w:tcW w:w="0" w:type="auto"/>
          </w:tcPr>
          <w:p w:rsidR="008D739C" w:rsidRPr="00625F17" w:rsidRDefault="008D739C">
            <w:pPr>
              <w:rPr>
                <w:color w:val="000000"/>
              </w:rPr>
            </w:pPr>
            <w:r w:rsidRPr="00625F17">
              <w:rPr>
                <w:color w:val="000000"/>
              </w:rPr>
              <w:t>2100000</w:t>
            </w:r>
          </w:p>
        </w:tc>
      </w:tr>
      <w:tr w:rsidR="008D739C" w:rsidRPr="00625F17" w:rsidTr="00625F17">
        <w:tc>
          <w:tcPr>
            <w:tcW w:w="0" w:type="auto"/>
          </w:tcPr>
          <w:p w:rsidR="008D739C" w:rsidRPr="00625F17" w:rsidRDefault="008D739C">
            <w:pPr>
              <w:rPr>
                <w:color w:val="000000"/>
              </w:rPr>
            </w:pPr>
            <w:r w:rsidRPr="00625F17">
              <w:rPr>
                <w:color w:val="000000"/>
              </w:rPr>
              <w:t>На 01.09.2020</w:t>
            </w:r>
          </w:p>
        </w:tc>
        <w:tc>
          <w:tcPr>
            <w:tcW w:w="0" w:type="auto"/>
          </w:tcPr>
          <w:p w:rsidR="008D739C" w:rsidRPr="00625F17" w:rsidRDefault="008D739C">
            <w:pPr>
              <w:rPr>
                <w:color w:val="000000"/>
              </w:rPr>
            </w:pPr>
            <w:r w:rsidRPr="00625F17">
              <w:rPr>
                <w:color w:val="000000"/>
              </w:rPr>
              <w:t>1950000</w:t>
            </w:r>
          </w:p>
        </w:tc>
      </w:tr>
      <w:tr w:rsidR="008D739C" w:rsidRPr="00625F17" w:rsidTr="00625F17">
        <w:tc>
          <w:tcPr>
            <w:tcW w:w="0" w:type="auto"/>
          </w:tcPr>
          <w:p w:rsidR="008D739C" w:rsidRPr="00625F17" w:rsidRDefault="008D739C">
            <w:pPr>
              <w:rPr>
                <w:color w:val="000000"/>
              </w:rPr>
            </w:pPr>
            <w:r w:rsidRPr="00625F17">
              <w:rPr>
                <w:color w:val="000000"/>
              </w:rPr>
              <w:t>На 01.10.2020</w:t>
            </w:r>
          </w:p>
        </w:tc>
        <w:tc>
          <w:tcPr>
            <w:tcW w:w="0" w:type="auto"/>
          </w:tcPr>
          <w:p w:rsidR="008D739C" w:rsidRPr="00625F17" w:rsidRDefault="008D739C">
            <w:pPr>
              <w:rPr>
                <w:color w:val="000000"/>
              </w:rPr>
            </w:pPr>
            <w:r w:rsidRPr="00625F17">
              <w:rPr>
                <w:color w:val="000000"/>
              </w:rPr>
              <w:t>1800000</w:t>
            </w:r>
          </w:p>
        </w:tc>
      </w:tr>
      <w:tr w:rsidR="008D739C" w:rsidRPr="00625F17" w:rsidTr="00625F17">
        <w:tc>
          <w:tcPr>
            <w:tcW w:w="0" w:type="auto"/>
          </w:tcPr>
          <w:p w:rsidR="008D739C" w:rsidRPr="00625F17" w:rsidRDefault="008D739C">
            <w:pPr>
              <w:rPr>
                <w:color w:val="000000"/>
              </w:rPr>
            </w:pPr>
            <w:r w:rsidRPr="00625F17">
              <w:rPr>
                <w:color w:val="000000"/>
              </w:rPr>
              <w:t>На 01.11.2020</w:t>
            </w:r>
          </w:p>
        </w:tc>
        <w:tc>
          <w:tcPr>
            <w:tcW w:w="0" w:type="auto"/>
          </w:tcPr>
          <w:p w:rsidR="008D739C" w:rsidRPr="00625F17" w:rsidRDefault="008D739C">
            <w:pPr>
              <w:rPr>
                <w:color w:val="000000"/>
              </w:rPr>
            </w:pPr>
            <w:r w:rsidRPr="00625F17">
              <w:rPr>
                <w:color w:val="000000"/>
              </w:rPr>
              <w:t>1650000</w:t>
            </w:r>
          </w:p>
        </w:tc>
      </w:tr>
      <w:tr w:rsidR="008D739C" w:rsidRPr="00625F17" w:rsidTr="00625F17">
        <w:tc>
          <w:tcPr>
            <w:tcW w:w="0" w:type="auto"/>
          </w:tcPr>
          <w:p w:rsidR="008D739C" w:rsidRPr="00625F17" w:rsidRDefault="008D739C">
            <w:pPr>
              <w:rPr>
                <w:color w:val="000000"/>
              </w:rPr>
            </w:pPr>
            <w:r w:rsidRPr="00625F17">
              <w:rPr>
                <w:color w:val="000000"/>
              </w:rPr>
              <w:t>На 01.12.2020</w:t>
            </w:r>
          </w:p>
        </w:tc>
        <w:tc>
          <w:tcPr>
            <w:tcW w:w="0" w:type="auto"/>
          </w:tcPr>
          <w:p w:rsidR="008D739C" w:rsidRPr="00625F17" w:rsidRDefault="008D739C">
            <w:pPr>
              <w:rPr>
                <w:color w:val="000000"/>
              </w:rPr>
            </w:pPr>
            <w:r w:rsidRPr="00625F17">
              <w:rPr>
                <w:color w:val="000000"/>
              </w:rPr>
              <w:t>1500000</w:t>
            </w:r>
          </w:p>
        </w:tc>
      </w:tr>
      <w:tr w:rsidR="008D739C" w:rsidRPr="00625F17" w:rsidTr="00625F17">
        <w:tc>
          <w:tcPr>
            <w:tcW w:w="0" w:type="auto"/>
          </w:tcPr>
          <w:p w:rsidR="008D739C" w:rsidRPr="00625F17" w:rsidRDefault="008D739C">
            <w:pPr>
              <w:rPr>
                <w:color w:val="000000"/>
              </w:rPr>
            </w:pPr>
            <w:r w:rsidRPr="00625F17">
              <w:rPr>
                <w:color w:val="000000"/>
              </w:rPr>
              <w:t>На 31.12.2020</w:t>
            </w:r>
          </w:p>
        </w:tc>
        <w:tc>
          <w:tcPr>
            <w:tcW w:w="0" w:type="auto"/>
          </w:tcPr>
          <w:p w:rsidR="008D739C" w:rsidRPr="00625F17" w:rsidRDefault="008D739C">
            <w:pPr>
              <w:rPr>
                <w:color w:val="000000"/>
              </w:rPr>
            </w:pPr>
            <w:r w:rsidRPr="00625F17">
              <w:rPr>
                <w:color w:val="000000"/>
              </w:rPr>
              <w:t>1350000</w:t>
            </w:r>
          </w:p>
        </w:tc>
      </w:tr>
    </w:tbl>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Решение</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среднегодовую стоимость имущества</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годовую сумму налога</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9" w:tgtFrame="_blank" w:history="1">
        <w:r w:rsidRPr="00625F17">
          <w:rPr>
            <w:rStyle w:val="Hyperlink"/>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авансовый платеж за I квартал</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Шаг 6. Рассчитаем авансовый платеж за полугодие</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Pr>
          <w:rStyle w:val="Strong"/>
          <w:rFonts w:ascii="Times New Roman" w:hAnsi="Times New Roman"/>
          <w:b w:val="0"/>
          <w:bCs/>
          <w:color w:val="000000"/>
          <w:sz w:val="24"/>
          <w:szCs w:val="24"/>
          <w:bdr w:val="none" w:sz="0" w:space="0" w:color="auto" w:frame="1"/>
        </w:rPr>
        <w:t>Р</w:t>
      </w:r>
      <w:r w:rsidRPr="00625F17">
        <w:rPr>
          <w:rStyle w:val="Strong"/>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авансовый платеж за 9-ть месяцев</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Style w:val="Strong"/>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8D739C" w:rsidRPr="00625F17" w:rsidRDefault="008D739C" w:rsidP="00625F17">
      <w:pPr>
        <w:pStyle w:val="NormalWeb"/>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8D739C" w:rsidRDefault="008D739C" w:rsidP="002E3E81">
      <w:pPr>
        <w:ind w:firstLine="708"/>
        <w:jc w:val="both"/>
      </w:pPr>
    </w:p>
    <w:p w:rsidR="008D739C" w:rsidRDefault="008D739C" w:rsidP="002E3E81">
      <w:pPr>
        <w:ind w:firstLine="708"/>
        <w:jc w:val="both"/>
      </w:pPr>
    </w:p>
    <w:p w:rsidR="008D739C" w:rsidRPr="00252B4E" w:rsidRDefault="008D739C"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sidRPr="00252B4E">
        <w:rPr>
          <w:b/>
          <w:color w:val="000000"/>
          <w:lang w:eastAsia="en-US"/>
        </w:rPr>
        <w:t>(занятие включает практическую подготовку)</w:t>
      </w:r>
    </w:p>
    <w:p w:rsidR="008D739C" w:rsidRDefault="008D739C" w:rsidP="002E3E81">
      <w:pPr>
        <w:ind w:firstLine="708"/>
        <w:jc w:val="both"/>
      </w:pPr>
    </w:p>
    <w:p w:rsidR="008D739C" w:rsidRPr="00FA628D" w:rsidRDefault="008D739C" w:rsidP="001D1823">
      <w:pPr>
        <w:ind w:firstLine="708"/>
        <w:jc w:val="both"/>
        <w:rPr>
          <w:i/>
        </w:rPr>
      </w:pPr>
      <w:r w:rsidRPr="002E6EA5">
        <w:rPr>
          <w:i/>
        </w:rPr>
        <w:t>Вопросы к занятию</w:t>
      </w:r>
      <w:r>
        <w:rPr>
          <w:i/>
        </w:rPr>
        <w:t xml:space="preserve"> по каждому налогу соответственно.</w:t>
      </w:r>
    </w:p>
    <w:p w:rsidR="008D739C" w:rsidRDefault="008D739C" w:rsidP="004D4CFE">
      <w:pPr>
        <w:pStyle w:val="ListParagraph"/>
        <w:numPr>
          <w:ilvl w:val="0"/>
          <w:numId w:val="27"/>
        </w:numPr>
        <w:shd w:val="clear" w:color="auto" w:fill="FFFFFF"/>
        <w:tabs>
          <w:tab w:val="left" w:pos="993"/>
        </w:tabs>
        <w:ind w:right="22"/>
        <w:jc w:val="both"/>
      </w:pPr>
      <w:r>
        <w:t>Налог для физических и юридических лиц</w:t>
      </w:r>
      <w:r w:rsidRPr="008D74B1">
        <w:t>.</w:t>
      </w:r>
    </w:p>
    <w:p w:rsidR="008D739C" w:rsidRDefault="008D739C" w:rsidP="004D4CFE">
      <w:pPr>
        <w:pStyle w:val="ListParagraph"/>
        <w:numPr>
          <w:ilvl w:val="0"/>
          <w:numId w:val="27"/>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7"/>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7"/>
        </w:numPr>
        <w:shd w:val="clear" w:color="auto" w:fill="FFFFFF"/>
        <w:tabs>
          <w:tab w:val="left" w:pos="993"/>
        </w:tabs>
        <w:ind w:right="22"/>
        <w:jc w:val="both"/>
      </w:pPr>
      <w:r w:rsidRPr="008D74B1">
        <w:t xml:space="preserve">Ставки </w:t>
      </w:r>
      <w:r>
        <w:t>налогов</w:t>
      </w:r>
    </w:p>
    <w:p w:rsidR="008D739C" w:rsidRDefault="008D739C" w:rsidP="004D4CFE">
      <w:pPr>
        <w:pStyle w:val="ListParagraph"/>
        <w:numPr>
          <w:ilvl w:val="0"/>
          <w:numId w:val="27"/>
        </w:numPr>
        <w:shd w:val="clear" w:color="auto" w:fill="FFFFFF"/>
        <w:tabs>
          <w:tab w:val="left" w:pos="993"/>
        </w:tabs>
        <w:ind w:right="22"/>
        <w:jc w:val="both"/>
      </w:pPr>
      <w:r w:rsidRPr="008D74B1">
        <w:t xml:space="preserve">Отчетность </w:t>
      </w:r>
      <w:r>
        <w:t>по налогам</w:t>
      </w:r>
    </w:p>
    <w:p w:rsidR="008D739C" w:rsidRDefault="008D739C" w:rsidP="001D1823">
      <w:pPr>
        <w:ind w:firstLine="708"/>
        <w:jc w:val="both"/>
      </w:pPr>
      <w:r>
        <w:t>6.</w:t>
      </w:r>
      <w:r w:rsidRPr="008D74B1">
        <w:t xml:space="preserve">Практика расчета </w:t>
      </w:r>
      <w:r>
        <w:t>налогов</w:t>
      </w:r>
    </w:p>
    <w:p w:rsidR="008D739C" w:rsidRDefault="008D739C" w:rsidP="002E3E81">
      <w:pPr>
        <w:ind w:firstLine="708"/>
        <w:jc w:val="both"/>
      </w:pPr>
    </w:p>
    <w:p w:rsidR="008D739C" w:rsidRDefault="008D739C"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D1823">
      <w:pPr>
        <w:ind w:firstLine="708"/>
        <w:jc w:val="both"/>
        <w:rPr>
          <w:i/>
          <w:color w:val="000000"/>
        </w:rPr>
      </w:pPr>
    </w:p>
    <w:p w:rsidR="008D739C" w:rsidRPr="001D1823" w:rsidRDefault="008D739C" w:rsidP="001D1823">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ind w:firstLine="709"/>
        <w:jc w:val="both"/>
        <w:rPr>
          <w:color w:val="101010"/>
          <w:shd w:val="clear" w:color="auto" w:fill="FFFFFF"/>
        </w:rPr>
      </w:pP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8D739C" w:rsidRDefault="008D739C" w:rsidP="001D1823">
      <w:pPr>
        <w:ind w:firstLine="709"/>
        <w:jc w:val="both"/>
        <w:rPr>
          <w:color w:val="101010"/>
          <w:shd w:val="clear" w:color="auto" w:fill="FFFFFF"/>
        </w:rPr>
      </w:pPr>
    </w:p>
    <w:p w:rsidR="008D739C" w:rsidRPr="00263B24" w:rsidRDefault="008D739C" w:rsidP="00625F17">
      <w:pPr>
        <w:ind w:firstLine="708"/>
        <w:jc w:val="both"/>
        <w:rPr>
          <w:b/>
          <w:color w:val="000000"/>
        </w:rPr>
      </w:pPr>
      <w:r w:rsidRPr="00263B24">
        <w:rPr>
          <w:b/>
          <w:color w:val="000000"/>
        </w:rPr>
        <w:t>Задание для практической подготовки</w:t>
      </w:r>
    </w:p>
    <w:p w:rsidR="008D739C" w:rsidRDefault="008D739C" w:rsidP="001D1823">
      <w:pPr>
        <w:ind w:firstLine="709"/>
        <w:jc w:val="both"/>
        <w:rPr>
          <w:color w:val="101010"/>
          <w:shd w:val="clear" w:color="auto" w:fill="FFFFFF"/>
        </w:rPr>
      </w:pPr>
    </w:p>
    <w:p w:rsidR="008D739C" w:rsidRPr="00625F17" w:rsidRDefault="008D739C" w:rsidP="00625F17">
      <w:pPr>
        <w:pStyle w:val="p17"/>
        <w:shd w:val="clear" w:color="auto" w:fill="FFFFFF"/>
        <w:spacing w:before="0" w:beforeAutospacing="0" w:after="0" w:afterAutospacing="0"/>
        <w:ind w:firstLine="709"/>
        <w:jc w:val="both"/>
        <w:rPr>
          <w:color w:val="000000"/>
        </w:rPr>
      </w:pPr>
      <w:r w:rsidRPr="00625F17">
        <w:rPr>
          <w:rStyle w:val="Emphasis"/>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8D739C" w:rsidRPr="00625F17" w:rsidRDefault="008D739C" w:rsidP="00625F17">
      <w:pPr>
        <w:pStyle w:val="p19"/>
        <w:shd w:val="clear" w:color="auto" w:fill="FFFFFF"/>
        <w:spacing w:before="0" w:beforeAutospacing="0" w:after="0" w:afterAutospacing="0"/>
        <w:ind w:firstLine="709"/>
        <w:jc w:val="both"/>
        <w:rPr>
          <w:color w:val="000000"/>
        </w:rPr>
      </w:pPr>
      <w:r w:rsidRPr="00625F17">
        <w:rPr>
          <w:rStyle w:val="Emphasis"/>
          <w:i w:val="0"/>
          <w:iCs/>
          <w:color w:val="000000"/>
        </w:rPr>
        <w:t>Налоговая ставка для такой категории транспортных средств составляет 8,5 руб./л. с.</w:t>
      </w:r>
    </w:p>
    <w:p w:rsidR="008D739C" w:rsidRPr="00625F17" w:rsidRDefault="008D739C" w:rsidP="00625F17">
      <w:pPr>
        <w:pStyle w:val="p21"/>
        <w:shd w:val="clear" w:color="auto" w:fill="FFFFFF"/>
        <w:spacing w:before="0" w:beforeAutospacing="0" w:after="0" w:afterAutospacing="0"/>
        <w:ind w:firstLine="709"/>
        <w:jc w:val="both"/>
        <w:rPr>
          <w:color w:val="000000"/>
        </w:rPr>
      </w:pPr>
      <w:r w:rsidRPr="00625F17">
        <w:rPr>
          <w:rStyle w:val="Emphasis"/>
          <w:i w:val="0"/>
          <w:iCs/>
          <w:color w:val="000000"/>
        </w:rPr>
        <w:t>Сумма налога составила:285,52 л. с. × 8,5 руб./л. с. = 2426,92 руб.</w:t>
      </w:r>
    </w:p>
    <w:p w:rsidR="008D739C" w:rsidRPr="00625F17" w:rsidRDefault="008D739C" w:rsidP="00625F17">
      <w:pPr>
        <w:pStyle w:val="p36"/>
        <w:shd w:val="clear" w:color="auto" w:fill="FFFFFF"/>
        <w:spacing w:before="0" w:beforeAutospacing="0" w:after="0" w:afterAutospacing="0"/>
        <w:ind w:firstLine="709"/>
        <w:jc w:val="both"/>
        <w:rPr>
          <w:color w:val="000000"/>
        </w:rPr>
      </w:pPr>
      <w:r w:rsidRPr="00625F17">
        <w:rPr>
          <w:rStyle w:val="Emphasis"/>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Emphasis"/>
          <w:i w:val="0"/>
          <w:iCs/>
          <w:color w:val="000000"/>
        </w:rPr>
        <w:t xml:space="preserve">уточняется </w:t>
      </w:r>
    </w:p>
    <w:p w:rsidR="008D739C" w:rsidRPr="00625F17" w:rsidRDefault="008D739C" w:rsidP="001D1823">
      <w:pPr>
        <w:ind w:firstLine="709"/>
        <w:jc w:val="both"/>
        <w:rPr>
          <w:color w:val="000000"/>
          <w:shd w:val="clear" w:color="auto" w:fill="FFFFFF"/>
        </w:rPr>
      </w:pPr>
    </w:p>
    <w:p w:rsidR="008D739C" w:rsidRPr="001D1823" w:rsidRDefault="008D739C" w:rsidP="001D1823">
      <w:pPr>
        <w:ind w:firstLine="709"/>
        <w:jc w:val="both"/>
        <w:rPr>
          <w:color w:val="101010"/>
          <w:shd w:val="clear" w:color="auto" w:fill="FFFFFF"/>
        </w:rPr>
      </w:pPr>
    </w:p>
    <w:p w:rsidR="008D739C" w:rsidRDefault="008D739C" w:rsidP="00A0404A">
      <w:pPr>
        <w:ind w:firstLine="708"/>
        <w:jc w:val="both"/>
      </w:pPr>
      <w:r w:rsidRPr="00A0404A">
        <w:rPr>
          <w:b/>
          <w:color w:val="101010"/>
          <w:shd w:val="clear" w:color="auto" w:fill="FFFFFF"/>
        </w:rPr>
        <w:t xml:space="preserve">Тема 14. </w:t>
      </w:r>
      <w:r w:rsidRPr="00254F49">
        <w:t>Налог на игорный бизнес</w:t>
      </w:r>
    </w:p>
    <w:p w:rsidR="008D739C" w:rsidRPr="00A0404A" w:rsidRDefault="008D739C" w:rsidP="001D1823">
      <w:pPr>
        <w:ind w:firstLine="709"/>
        <w:jc w:val="both"/>
        <w:rPr>
          <w:b/>
          <w:color w:val="101010"/>
          <w:shd w:val="clear" w:color="auto" w:fill="FFFFFF"/>
        </w:rPr>
      </w:pPr>
    </w:p>
    <w:p w:rsidR="008D739C" w:rsidRPr="00FA628D" w:rsidRDefault="008D739C" w:rsidP="00A0404A">
      <w:pPr>
        <w:ind w:firstLine="708"/>
        <w:jc w:val="both"/>
        <w:rPr>
          <w:i/>
        </w:rPr>
      </w:pPr>
      <w:r w:rsidRPr="002E6EA5">
        <w:rPr>
          <w:i/>
        </w:rPr>
        <w:t>Вопросы к занятию</w:t>
      </w:r>
    </w:p>
    <w:p w:rsidR="008D739C" w:rsidRDefault="008D739C" w:rsidP="004D4CFE">
      <w:pPr>
        <w:pStyle w:val="ListParagraph"/>
        <w:numPr>
          <w:ilvl w:val="0"/>
          <w:numId w:val="28"/>
        </w:numPr>
        <w:shd w:val="clear" w:color="auto" w:fill="FFFFFF"/>
        <w:tabs>
          <w:tab w:val="left" w:pos="993"/>
        </w:tabs>
        <w:ind w:right="22"/>
        <w:jc w:val="both"/>
      </w:pPr>
      <w:r>
        <w:t>История налога .</w:t>
      </w:r>
      <w:r w:rsidRPr="008D74B1">
        <w:t xml:space="preserve">Налогоплательщики. </w:t>
      </w:r>
    </w:p>
    <w:p w:rsidR="008D739C" w:rsidRDefault="008D739C" w:rsidP="004D4CFE">
      <w:pPr>
        <w:pStyle w:val="ListParagraph"/>
        <w:numPr>
          <w:ilvl w:val="0"/>
          <w:numId w:val="28"/>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8D739C" w:rsidRDefault="008D739C" w:rsidP="004D4CFE">
      <w:pPr>
        <w:pStyle w:val="ListParagraph"/>
        <w:numPr>
          <w:ilvl w:val="0"/>
          <w:numId w:val="28"/>
        </w:numPr>
        <w:shd w:val="clear" w:color="auto" w:fill="FFFFFF"/>
        <w:tabs>
          <w:tab w:val="left" w:pos="993"/>
        </w:tabs>
        <w:ind w:right="22"/>
        <w:jc w:val="both"/>
      </w:pPr>
      <w:r w:rsidRPr="008D74B1">
        <w:t xml:space="preserve">Ставки налога. </w:t>
      </w:r>
    </w:p>
    <w:p w:rsidR="008D739C" w:rsidRDefault="008D739C" w:rsidP="004D4CFE">
      <w:pPr>
        <w:pStyle w:val="ListParagraph"/>
        <w:numPr>
          <w:ilvl w:val="0"/>
          <w:numId w:val="28"/>
        </w:numPr>
        <w:shd w:val="clear" w:color="auto" w:fill="FFFFFF"/>
        <w:tabs>
          <w:tab w:val="left" w:pos="993"/>
        </w:tabs>
        <w:ind w:right="22"/>
        <w:jc w:val="both"/>
      </w:pPr>
      <w:r w:rsidRPr="008D74B1">
        <w:t xml:space="preserve">Отчетность по налогу. </w:t>
      </w:r>
    </w:p>
    <w:p w:rsidR="008D739C" w:rsidRDefault="008D739C" w:rsidP="004D4CFE">
      <w:pPr>
        <w:pStyle w:val="ListParagraph"/>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8D739C" w:rsidRDefault="008D739C" w:rsidP="002E3E81">
      <w:pPr>
        <w:ind w:firstLine="708"/>
        <w:jc w:val="both"/>
      </w:pPr>
    </w:p>
    <w:p w:rsidR="008D739C" w:rsidRDefault="008D739C"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A0404A">
      <w:pPr>
        <w:ind w:firstLine="708"/>
        <w:jc w:val="both"/>
        <w:rPr>
          <w:i/>
          <w:color w:val="000000"/>
        </w:rPr>
      </w:pPr>
    </w:p>
    <w:p w:rsidR="008D739C" w:rsidRPr="001D1823" w:rsidRDefault="008D739C" w:rsidP="00A0404A">
      <w:pPr>
        <w:ind w:firstLine="708"/>
        <w:jc w:val="both"/>
        <w:rPr>
          <w:i/>
          <w:color w:val="000000"/>
        </w:rPr>
      </w:pPr>
      <w:r w:rsidRPr="001D1823">
        <w:rPr>
          <w:i/>
          <w:color w:val="000000"/>
        </w:rPr>
        <w:t xml:space="preserve">Примерное практическое задание .Задача  </w:t>
      </w:r>
    </w:p>
    <w:p w:rsidR="008D739C" w:rsidRPr="00A0404A" w:rsidRDefault="008D739C"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8D739C" w:rsidRDefault="008D739C" w:rsidP="002E3E81">
      <w:pPr>
        <w:ind w:firstLine="708"/>
        <w:jc w:val="both"/>
      </w:pPr>
    </w:p>
    <w:p w:rsidR="008D739C" w:rsidRPr="00A0404A" w:rsidRDefault="008D739C" w:rsidP="00A0404A">
      <w:pPr>
        <w:ind w:firstLine="709"/>
        <w:jc w:val="both"/>
      </w:pPr>
      <w:r w:rsidRPr="00A0404A">
        <w:rPr>
          <w:b/>
        </w:rPr>
        <w:t>Тема 15</w:t>
      </w:r>
      <w:r>
        <w:t xml:space="preserve">. </w:t>
      </w:r>
      <w:r w:rsidRPr="00254F49">
        <w:t>Сборы за пользование объектами животного мира. Сборы за пользование объектами водных биологических ресурсов.</w:t>
      </w:r>
      <w:r w:rsidRPr="00A0404A">
        <w:rPr>
          <w:bCs/>
        </w:rPr>
        <w:t>Регулярные платежи за пользование недрами</w:t>
      </w:r>
    </w:p>
    <w:p w:rsidR="008D739C" w:rsidRDefault="008D739C" w:rsidP="002E3E81">
      <w:pPr>
        <w:ind w:firstLine="708"/>
        <w:jc w:val="both"/>
      </w:pPr>
    </w:p>
    <w:p w:rsidR="008D739C" w:rsidRPr="00FA628D" w:rsidRDefault="008D739C" w:rsidP="00A0404A">
      <w:pPr>
        <w:ind w:firstLine="708"/>
        <w:jc w:val="both"/>
        <w:rPr>
          <w:i/>
        </w:rPr>
      </w:pPr>
      <w:r w:rsidRPr="002E6EA5">
        <w:rPr>
          <w:i/>
        </w:rPr>
        <w:t>Вопросы к занятию</w:t>
      </w:r>
      <w:r>
        <w:rPr>
          <w:i/>
        </w:rPr>
        <w:t xml:space="preserve"> по каждому налогу в соответствии с темой</w:t>
      </w:r>
    </w:p>
    <w:p w:rsidR="008D739C" w:rsidRDefault="008D739C" w:rsidP="004D4CFE">
      <w:pPr>
        <w:pStyle w:val="ListParagraph"/>
        <w:numPr>
          <w:ilvl w:val="0"/>
          <w:numId w:val="29"/>
        </w:numPr>
        <w:shd w:val="clear" w:color="auto" w:fill="FFFFFF"/>
        <w:tabs>
          <w:tab w:val="left" w:pos="993"/>
        </w:tabs>
        <w:ind w:right="22"/>
        <w:jc w:val="both"/>
      </w:pPr>
      <w:r w:rsidRPr="008D74B1">
        <w:t xml:space="preserve">Налогоплательщики. </w:t>
      </w:r>
    </w:p>
    <w:p w:rsidR="008D739C" w:rsidRDefault="008D739C" w:rsidP="004D4CFE">
      <w:pPr>
        <w:pStyle w:val="ListParagraph"/>
        <w:numPr>
          <w:ilvl w:val="0"/>
          <w:numId w:val="29"/>
        </w:numPr>
        <w:shd w:val="clear" w:color="auto" w:fill="FFFFFF"/>
        <w:tabs>
          <w:tab w:val="left" w:pos="993"/>
        </w:tabs>
        <w:ind w:right="22"/>
        <w:jc w:val="both"/>
      </w:pPr>
      <w:r w:rsidRPr="008D74B1">
        <w:t xml:space="preserve">Объект налогообложения. </w:t>
      </w:r>
    </w:p>
    <w:p w:rsidR="008D739C" w:rsidRDefault="008D739C" w:rsidP="004D4CFE">
      <w:pPr>
        <w:pStyle w:val="ListParagraph"/>
        <w:numPr>
          <w:ilvl w:val="0"/>
          <w:numId w:val="29"/>
        </w:numPr>
        <w:shd w:val="clear" w:color="auto" w:fill="FFFFFF"/>
        <w:tabs>
          <w:tab w:val="left" w:pos="993"/>
        </w:tabs>
        <w:ind w:right="22"/>
        <w:jc w:val="both"/>
      </w:pPr>
      <w:r w:rsidRPr="008D74B1">
        <w:t xml:space="preserve">Налоговая база. </w:t>
      </w:r>
    </w:p>
    <w:p w:rsidR="008D739C" w:rsidRDefault="008D739C" w:rsidP="004D4CFE">
      <w:pPr>
        <w:pStyle w:val="ListParagraph"/>
        <w:numPr>
          <w:ilvl w:val="0"/>
          <w:numId w:val="29"/>
        </w:numPr>
        <w:shd w:val="clear" w:color="auto" w:fill="FFFFFF"/>
        <w:tabs>
          <w:tab w:val="left" w:pos="993"/>
        </w:tabs>
        <w:ind w:right="22"/>
        <w:jc w:val="both"/>
      </w:pPr>
      <w:r w:rsidRPr="008D74B1">
        <w:t xml:space="preserve">Ставки </w:t>
      </w:r>
      <w:r>
        <w:t>налогов</w:t>
      </w:r>
    </w:p>
    <w:p w:rsidR="008D739C" w:rsidRDefault="008D739C" w:rsidP="004D4CFE">
      <w:pPr>
        <w:pStyle w:val="ListParagraph"/>
        <w:numPr>
          <w:ilvl w:val="0"/>
          <w:numId w:val="29"/>
        </w:numPr>
        <w:shd w:val="clear" w:color="auto" w:fill="FFFFFF"/>
        <w:tabs>
          <w:tab w:val="left" w:pos="993"/>
        </w:tabs>
        <w:ind w:right="22"/>
        <w:jc w:val="both"/>
      </w:pPr>
      <w:r w:rsidRPr="008D74B1">
        <w:t xml:space="preserve">Отчетность </w:t>
      </w:r>
      <w:r>
        <w:t>по налогам</w:t>
      </w:r>
    </w:p>
    <w:p w:rsidR="008D739C" w:rsidRDefault="008D739C" w:rsidP="004D4CFE">
      <w:pPr>
        <w:pStyle w:val="ListParagraph"/>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8D739C" w:rsidRDefault="008D739C" w:rsidP="002E3E81">
      <w:pPr>
        <w:ind w:firstLine="708"/>
        <w:jc w:val="both"/>
      </w:pPr>
    </w:p>
    <w:p w:rsidR="008D739C" w:rsidRDefault="008D739C"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C64BD2">
      <w:pPr>
        <w:ind w:firstLine="708"/>
        <w:jc w:val="both"/>
        <w:rPr>
          <w:i/>
          <w:color w:val="000000"/>
        </w:rPr>
      </w:pPr>
    </w:p>
    <w:p w:rsidR="008D739C" w:rsidRPr="00C64BD2" w:rsidRDefault="008D739C" w:rsidP="00C64BD2">
      <w:pPr>
        <w:ind w:left="709"/>
        <w:jc w:val="both"/>
        <w:rPr>
          <w:i/>
          <w:color w:val="000000"/>
        </w:rPr>
      </w:pPr>
      <w:r w:rsidRPr="00C64BD2">
        <w:rPr>
          <w:i/>
          <w:color w:val="000000"/>
        </w:rPr>
        <w:t xml:space="preserve">Примерное практическое задание .Задача  </w:t>
      </w:r>
    </w:p>
    <w:p w:rsidR="008D739C" w:rsidRPr="00C64BD2" w:rsidRDefault="008D739C"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8D739C" w:rsidRPr="00C64BD2" w:rsidRDefault="008D739C" w:rsidP="00C64BD2">
      <w:pPr>
        <w:ind w:left="709"/>
        <w:jc w:val="both"/>
        <w:rPr>
          <w:color w:val="000000"/>
        </w:rPr>
      </w:pPr>
      <w:r w:rsidRPr="00C64BD2">
        <w:rPr>
          <w:color w:val="000000"/>
        </w:rPr>
        <w:t>Определяем ставку сбора</w:t>
      </w:r>
    </w:p>
    <w:p w:rsidR="008D739C" w:rsidRPr="00C64BD2" w:rsidRDefault="008D739C" w:rsidP="00C64BD2">
      <w:pPr>
        <w:ind w:left="709"/>
        <w:jc w:val="both"/>
        <w:rPr>
          <w:color w:val="000000"/>
        </w:rPr>
      </w:pPr>
      <w:r w:rsidRPr="00C64BD2">
        <w:rPr>
          <w:color w:val="000000"/>
        </w:rPr>
        <w:t>Ставка за одного кабана - 450 руб.</w:t>
      </w:r>
    </w:p>
    <w:p w:rsidR="008D739C" w:rsidRPr="00C64BD2" w:rsidRDefault="008D739C" w:rsidP="00C64BD2">
      <w:pPr>
        <w:ind w:left="709"/>
        <w:jc w:val="both"/>
        <w:rPr>
          <w:color w:val="000000"/>
        </w:rPr>
      </w:pPr>
      <w:r w:rsidRPr="00C64BD2">
        <w:rPr>
          <w:color w:val="000000"/>
        </w:rPr>
        <w:t>Определяем налоговую базу</w:t>
      </w:r>
    </w:p>
    <w:p w:rsidR="008D739C" w:rsidRPr="00C64BD2" w:rsidRDefault="008D739C" w:rsidP="00C64BD2">
      <w:pPr>
        <w:ind w:left="709"/>
        <w:jc w:val="both"/>
        <w:rPr>
          <w:color w:val="000000"/>
        </w:rPr>
      </w:pPr>
      <w:r w:rsidRPr="00C64BD2">
        <w:rPr>
          <w:color w:val="000000"/>
        </w:rPr>
        <w:t>Количество животных: 3 взрослых особи, 2 особи в возрасте до 1 года.</w:t>
      </w:r>
    </w:p>
    <w:p w:rsidR="008D739C" w:rsidRPr="00C64BD2" w:rsidRDefault="008D739C" w:rsidP="00C64BD2">
      <w:pPr>
        <w:ind w:left="709"/>
        <w:jc w:val="both"/>
        <w:rPr>
          <w:color w:val="000000"/>
        </w:rPr>
      </w:pPr>
      <w:r w:rsidRPr="00C64BD2">
        <w:rPr>
          <w:color w:val="000000"/>
        </w:rPr>
        <w:t>Определяем сумму сбора</w:t>
      </w:r>
    </w:p>
    <w:p w:rsidR="008D739C" w:rsidRPr="00C64BD2" w:rsidRDefault="008D739C" w:rsidP="00C64BD2">
      <w:pPr>
        <w:ind w:left="709"/>
        <w:jc w:val="both"/>
        <w:rPr>
          <w:color w:val="000000"/>
        </w:rPr>
      </w:pPr>
      <w:r w:rsidRPr="00C64BD2">
        <w:rPr>
          <w:color w:val="000000"/>
        </w:rPr>
        <w:t>450 х 3 + 225 х 2 = 1800 руб.</w:t>
      </w:r>
    </w:p>
    <w:p w:rsidR="008D739C" w:rsidRPr="00C64BD2" w:rsidRDefault="008D739C" w:rsidP="00C64BD2">
      <w:pPr>
        <w:ind w:left="709"/>
        <w:jc w:val="both"/>
        <w:rPr>
          <w:color w:val="000000"/>
        </w:rPr>
      </w:pPr>
    </w:p>
    <w:p w:rsidR="008D739C" w:rsidRDefault="008D739C" w:rsidP="00C64BD2">
      <w:pPr>
        <w:jc w:val="both"/>
      </w:pPr>
      <w:r w:rsidRPr="00C64BD2">
        <w:rPr>
          <w:b/>
          <w:color w:val="000000"/>
        </w:rPr>
        <w:t>Тема 16.</w:t>
      </w:r>
      <w:r>
        <w:t>Упрощенная система налогообложения.</w:t>
      </w:r>
    </w:p>
    <w:p w:rsidR="008D739C" w:rsidRPr="00252B4E" w:rsidRDefault="008D739C" w:rsidP="00C64BD2">
      <w:pPr>
        <w:ind w:left="709"/>
        <w:jc w:val="both"/>
        <w:rPr>
          <w:b/>
          <w:color w:val="000000"/>
        </w:rPr>
      </w:pPr>
      <w:r>
        <w:t>Патентная система налогообложения</w:t>
      </w:r>
      <w:r w:rsidRPr="00252B4E">
        <w:rPr>
          <w:b/>
        </w:rPr>
        <w:t>(занятие включает практическую подготовку)</w:t>
      </w:r>
    </w:p>
    <w:p w:rsidR="008D739C" w:rsidRDefault="008D739C" w:rsidP="002E3E81">
      <w:pPr>
        <w:ind w:firstLine="708"/>
        <w:jc w:val="both"/>
      </w:pPr>
    </w:p>
    <w:p w:rsidR="008D739C" w:rsidRDefault="008D739C" w:rsidP="002E3E81">
      <w:pPr>
        <w:ind w:firstLine="708"/>
        <w:jc w:val="both"/>
        <w:rPr>
          <w:i/>
        </w:rPr>
      </w:pPr>
      <w:r w:rsidRPr="002E6EA5">
        <w:rPr>
          <w:i/>
        </w:rPr>
        <w:t>Вопросы к занятию</w:t>
      </w:r>
    </w:p>
    <w:p w:rsidR="008D739C" w:rsidRDefault="008D739C" w:rsidP="004D4CFE">
      <w:pPr>
        <w:pStyle w:val="ListParagraph"/>
        <w:numPr>
          <w:ilvl w:val="0"/>
          <w:numId w:val="30"/>
        </w:numPr>
        <w:jc w:val="both"/>
      </w:pPr>
      <w:r>
        <w:t>Понятие специальные налог8овые режимы</w:t>
      </w:r>
    </w:p>
    <w:p w:rsidR="008D739C" w:rsidRDefault="008D739C" w:rsidP="004D4CFE">
      <w:pPr>
        <w:pStyle w:val="ListParagraph"/>
        <w:numPr>
          <w:ilvl w:val="0"/>
          <w:numId w:val="30"/>
        </w:numPr>
        <w:jc w:val="both"/>
      </w:pPr>
      <w:r>
        <w:t>УСН</w:t>
      </w:r>
    </w:p>
    <w:p w:rsidR="008D739C" w:rsidRDefault="008D739C" w:rsidP="004D4CFE">
      <w:pPr>
        <w:pStyle w:val="ListParagraph"/>
        <w:numPr>
          <w:ilvl w:val="0"/>
          <w:numId w:val="30"/>
        </w:numPr>
        <w:jc w:val="both"/>
      </w:pPr>
      <w:r>
        <w:t>ПСН</w:t>
      </w:r>
    </w:p>
    <w:p w:rsidR="008D739C" w:rsidRDefault="008D739C" w:rsidP="004D4CFE">
      <w:pPr>
        <w:pStyle w:val="ListParagraph"/>
        <w:numPr>
          <w:ilvl w:val="0"/>
          <w:numId w:val="30"/>
        </w:numPr>
        <w:jc w:val="both"/>
      </w:pPr>
      <w:r>
        <w:t xml:space="preserve">Особенности выбора режима налогообложения </w:t>
      </w:r>
    </w:p>
    <w:p w:rsidR="008D739C" w:rsidRDefault="008D739C" w:rsidP="00C64BD2">
      <w:pPr>
        <w:pStyle w:val="ListParagraph"/>
        <w:ind w:left="1068"/>
        <w:jc w:val="both"/>
      </w:pPr>
    </w:p>
    <w:p w:rsidR="008D739C" w:rsidRDefault="008D739C"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2E3E81">
      <w:pPr>
        <w:ind w:firstLine="708"/>
        <w:jc w:val="both"/>
      </w:pPr>
    </w:p>
    <w:p w:rsidR="008D739C" w:rsidRPr="00C64BD2" w:rsidRDefault="008D739C" w:rsidP="00C64BD2">
      <w:pPr>
        <w:ind w:left="709"/>
        <w:jc w:val="both"/>
        <w:rPr>
          <w:i/>
          <w:color w:val="000000"/>
        </w:rPr>
      </w:pPr>
      <w:r w:rsidRPr="00C64BD2">
        <w:rPr>
          <w:i/>
          <w:color w:val="000000"/>
        </w:rPr>
        <w:t xml:space="preserve">Примерное практическое задание .Задача  </w:t>
      </w:r>
    </w:p>
    <w:p w:rsidR="008D739C" w:rsidRPr="00C64BD2" w:rsidRDefault="008D739C"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8D739C" w:rsidRPr="00C64BD2" w:rsidRDefault="008D739C" w:rsidP="00C64BD2">
      <w:pPr>
        <w:ind w:left="709"/>
        <w:jc w:val="both"/>
        <w:rPr>
          <w:color w:val="000000"/>
        </w:rPr>
      </w:pPr>
      <w:r w:rsidRPr="00C64BD2">
        <w:rPr>
          <w:color w:val="000000"/>
        </w:rPr>
        <w:t>.</w:t>
      </w:r>
    </w:p>
    <w:p w:rsidR="008D739C" w:rsidRPr="00263B24" w:rsidRDefault="008D739C" w:rsidP="002E3E81">
      <w:pPr>
        <w:ind w:firstLine="708"/>
        <w:jc w:val="both"/>
        <w:rPr>
          <w:b/>
          <w:color w:val="000000"/>
        </w:rPr>
      </w:pPr>
      <w:r w:rsidRPr="00263B24">
        <w:rPr>
          <w:b/>
          <w:color w:val="000000"/>
        </w:rPr>
        <w:t>Задание для практической подготовки</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январь — 280 000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февраль — 310 000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март — 260 000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апрель — 280 000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май — 260 000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июнь — 250 000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июль — 200 000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август — 245 000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сентябрь — 220 000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октябрь — 285 000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ноябрь — 230 000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декабрь — 380 000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1-й квартал — 21 000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полугодие — 44 300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9 месяцев — 66 000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весь год — 87 000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8D739C" w:rsidRPr="00263B24" w:rsidRDefault="008D739C" w:rsidP="004D4CFE">
      <w:pPr>
        <w:numPr>
          <w:ilvl w:val="0"/>
          <w:numId w:val="33"/>
        </w:numPr>
        <w:shd w:val="clear" w:color="auto" w:fill="FFFFFF"/>
        <w:ind w:left="0" w:firstLine="709"/>
        <w:jc w:val="both"/>
        <w:rPr>
          <w:color w:val="000000"/>
        </w:rPr>
      </w:pPr>
      <w:r w:rsidRPr="00263B24">
        <w:rPr>
          <w:iCs/>
          <w:color w:val="000000"/>
        </w:rPr>
        <w:t>во 2-м квартале — 17 000 руб.;</w:t>
      </w:r>
    </w:p>
    <w:p w:rsidR="008D739C" w:rsidRPr="00263B24" w:rsidRDefault="008D739C" w:rsidP="004D4CFE">
      <w:pPr>
        <w:numPr>
          <w:ilvl w:val="0"/>
          <w:numId w:val="33"/>
        </w:numPr>
        <w:shd w:val="clear" w:color="auto" w:fill="FFFFFF"/>
        <w:ind w:left="0" w:firstLine="709"/>
        <w:jc w:val="both"/>
        <w:rPr>
          <w:color w:val="000000"/>
        </w:rPr>
      </w:pPr>
      <w:r w:rsidRPr="00263B24">
        <w:rPr>
          <w:iCs/>
          <w:color w:val="000000"/>
        </w:rPr>
        <w:t>в 3-м квартале — 7 000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850 000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51 000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Затем к полученной сумме применяется вычет. 51 000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 25 500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51 000 руб. – 21 000 руб. = 30 000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Авансовый платеж к уплате по итогам 1-го квартала будет равен 30 000 руб.</w:t>
      </w:r>
    </w:p>
    <w:p w:rsidR="008D739C" w:rsidRPr="00263B24" w:rsidRDefault="008D739C" w:rsidP="004D4CFE">
      <w:pPr>
        <w:numPr>
          <w:ilvl w:val="0"/>
          <w:numId w:val="34"/>
        </w:numPr>
        <w:shd w:val="clear" w:color="auto" w:fill="FFFFFF"/>
        <w:ind w:left="0" w:firstLine="709"/>
        <w:jc w:val="both"/>
        <w:rPr>
          <w:color w:val="000000"/>
        </w:rPr>
      </w:pPr>
      <w:r w:rsidRPr="00263B24">
        <w:rPr>
          <w:iCs/>
          <w:color w:val="000000"/>
        </w:rPr>
        <w:t>Как рассчитать налог по УСН 6%: определение суммы авансового платежа по итогам полугодия.</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1 640 000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98 400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44 300 руб. + 17 000 руб. = 61 300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98 400 руб. – 49 200 руб. = 49 200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49 200 руб. – 30 000 руб. = 19 200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полугодия сумма аванса к уплате составит 19 200 руб.</w:t>
      </w:r>
    </w:p>
    <w:p w:rsidR="008D739C" w:rsidRPr="00263B24" w:rsidRDefault="008D739C" w:rsidP="004D4CFE">
      <w:pPr>
        <w:numPr>
          <w:ilvl w:val="0"/>
          <w:numId w:val="35"/>
        </w:numPr>
        <w:shd w:val="clear" w:color="auto" w:fill="FFFFFF"/>
        <w:ind w:left="0" w:firstLine="709"/>
        <w:jc w:val="both"/>
        <w:rPr>
          <w:color w:val="000000"/>
        </w:rPr>
      </w:pPr>
      <w:r w:rsidRPr="00263B24">
        <w:rPr>
          <w:iCs/>
          <w:color w:val="000000"/>
        </w:rPr>
        <w:t>Как посчитать налог УСН 6%: определение суммы авансового платежа по итогам 9 месяцев.</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2 305 000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138 300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66 300 руб. + 17 000 руб. + 7 000 руб. = 90 300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138 300 руб. – 69 150 руб. = 69 150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69 150 руб. – 30 000 руб. – 19 200 руб. = 19 950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9 месяцев сумма аванса к уплате составит 19 950 руб.</w:t>
      </w:r>
    </w:p>
    <w:p w:rsidR="008D739C" w:rsidRPr="00263B24" w:rsidRDefault="008D739C" w:rsidP="004D4CFE">
      <w:pPr>
        <w:numPr>
          <w:ilvl w:val="0"/>
          <w:numId w:val="36"/>
        </w:numPr>
        <w:shd w:val="clear" w:color="auto" w:fill="FFFFFF"/>
        <w:ind w:left="0" w:firstLine="709"/>
        <w:jc w:val="both"/>
        <w:rPr>
          <w:color w:val="000000"/>
        </w:rPr>
      </w:pPr>
      <w:r w:rsidRPr="00263B24">
        <w:rPr>
          <w:iCs/>
          <w:color w:val="000000"/>
        </w:rPr>
        <w:t>Как рассчитать УСН 6%: определение окончательной суммы налога, уплачиваемого по итогам налогового периода.</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3 200 000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192 000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87 000 руб. + 17 000 руб. + 7 000 руб. = 111 000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192 000 руб. – 96 000 руб. – 12 000 руб. = 84 000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84 000 руб. – 30 000 руб. – 19 200 руб. – 19 950 руб. = 14 850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8D739C" w:rsidRPr="00263B24" w:rsidRDefault="008D739C" w:rsidP="00263B24">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Сделать расчет авансовых платежей и налога по вашим данным поможет наш </w:t>
      </w:r>
      <w:hyperlink r:id="rId10" w:history="1">
        <w:r w:rsidRPr="00263B24">
          <w:rPr>
            <w:rFonts w:ascii="Times New Roman" w:hAnsi="Times New Roman"/>
            <w:color w:val="000000"/>
            <w:sz w:val="24"/>
            <w:szCs w:val="24"/>
          </w:rPr>
          <w:t>калькулятор УСН 6%</w:t>
        </w:r>
      </w:hyperlink>
      <w:r w:rsidRPr="00263B24">
        <w:rPr>
          <w:rFonts w:ascii="Times New Roman" w:hAnsi="Times New Roman"/>
          <w:iCs/>
          <w:color w:val="000000"/>
          <w:sz w:val="24"/>
          <w:szCs w:val="24"/>
        </w:rPr>
        <w:t>.</w:t>
      </w:r>
    </w:p>
    <w:p w:rsidR="008D739C" w:rsidRPr="00263B24" w:rsidRDefault="008D739C" w:rsidP="00263B24">
      <w:pPr>
        <w:pStyle w:val="NormalWeb"/>
        <w:shd w:val="clear" w:color="auto" w:fill="FFFFFF"/>
        <w:spacing w:after="300"/>
        <w:rPr>
          <w:rFonts w:ascii="Times New Roman" w:hAnsi="Times New Roman"/>
          <w:color w:val="000000"/>
          <w:sz w:val="24"/>
          <w:szCs w:val="24"/>
        </w:rPr>
      </w:pPr>
      <w:r w:rsidRPr="00263B24">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8D739C" w:rsidRPr="00263B24" w:rsidRDefault="008D739C" w:rsidP="00263B24">
      <w:pPr>
        <w:pStyle w:val="Heading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самозанятых граждан</w:t>
      </w:r>
    </w:p>
    <w:p w:rsidR="008D739C" w:rsidRDefault="008D739C" w:rsidP="002E3E81">
      <w:pPr>
        <w:ind w:firstLine="708"/>
        <w:jc w:val="both"/>
      </w:pPr>
    </w:p>
    <w:p w:rsidR="008D739C" w:rsidRDefault="008D739C" w:rsidP="002E3E81">
      <w:pPr>
        <w:ind w:firstLine="708"/>
        <w:jc w:val="both"/>
      </w:pPr>
      <w:r>
        <w:t xml:space="preserve">Вопросы с занятию </w:t>
      </w:r>
    </w:p>
    <w:p w:rsidR="008D739C" w:rsidRDefault="008D739C" w:rsidP="004D4CFE">
      <w:pPr>
        <w:pStyle w:val="ListParagraph"/>
        <w:numPr>
          <w:ilvl w:val="1"/>
          <w:numId w:val="32"/>
        </w:numPr>
        <w:jc w:val="both"/>
      </w:pPr>
      <w:r>
        <w:t>Единый сельскохозяйственный налог</w:t>
      </w:r>
    </w:p>
    <w:p w:rsidR="008D739C" w:rsidRPr="00263B24" w:rsidRDefault="008D739C" w:rsidP="004D4CFE">
      <w:pPr>
        <w:pStyle w:val="ListParagraph"/>
        <w:numPr>
          <w:ilvl w:val="1"/>
          <w:numId w:val="32"/>
        </w:numPr>
        <w:jc w:val="both"/>
      </w:pPr>
      <w:r w:rsidRPr="00263B24">
        <w:rPr>
          <w:color w:val="000000"/>
        </w:rPr>
        <w:t>Налог на профессиональный доход для самозанятых граждан</w:t>
      </w:r>
    </w:p>
    <w:p w:rsidR="008D739C" w:rsidRDefault="008D739C" w:rsidP="004D4CFE">
      <w:pPr>
        <w:pStyle w:val="ListParagraph"/>
        <w:numPr>
          <w:ilvl w:val="1"/>
          <w:numId w:val="32"/>
        </w:numPr>
        <w:jc w:val="both"/>
      </w:pPr>
      <w:r>
        <w:t>ИП</w:t>
      </w:r>
    </w:p>
    <w:p w:rsidR="008D739C" w:rsidRDefault="008D739C"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Pr="00263B24" w:rsidRDefault="008D739C" w:rsidP="00263B24">
      <w:pPr>
        <w:jc w:val="both"/>
        <w:rPr>
          <w:i/>
          <w:color w:val="000000"/>
        </w:rPr>
      </w:pPr>
    </w:p>
    <w:p w:rsidR="008D739C" w:rsidRPr="00263B24" w:rsidRDefault="008D739C" w:rsidP="00263B24">
      <w:pPr>
        <w:jc w:val="both"/>
        <w:rPr>
          <w:i/>
          <w:color w:val="000000"/>
        </w:rPr>
      </w:pPr>
      <w:r w:rsidRPr="00263B24">
        <w:rPr>
          <w:i/>
          <w:color w:val="000000"/>
        </w:rPr>
        <w:t xml:space="preserve">Примерное практическое задание .Задача  </w:t>
      </w:r>
    </w:p>
    <w:p w:rsidR="008D739C" w:rsidRPr="00263B24" w:rsidRDefault="008D739C" w:rsidP="00263B24">
      <w:pPr>
        <w:shd w:val="clear" w:color="auto" w:fill="FFFFFF"/>
        <w:ind w:firstLine="709"/>
      </w:pPr>
      <w:r w:rsidRPr="00263B24">
        <w:t>Самозанятый получил за месяц доход в размере 60 000 руб. от физических лиц.</w:t>
      </w:r>
    </w:p>
    <w:p w:rsidR="008D739C" w:rsidRPr="00263B24" w:rsidRDefault="008D739C"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8D739C" w:rsidRDefault="008D739C" w:rsidP="002E3E81">
      <w:pPr>
        <w:ind w:firstLine="708"/>
        <w:jc w:val="both"/>
      </w:pPr>
    </w:p>
    <w:p w:rsidR="008D739C" w:rsidRPr="00252B4E" w:rsidRDefault="008D739C" w:rsidP="002E3E81">
      <w:pPr>
        <w:ind w:firstLine="708"/>
        <w:jc w:val="both"/>
      </w:pPr>
      <w:r w:rsidRPr="00263B24">
        <w:rPr>
          <w:b/>
        </w:rPr>
        <w:t xml:space="preserve">Тема 18. </w:t>
      </w:r>
      <w:r w:rsidRPr="00252B4E">
        <w:t>Иные функции ФНС России</w:t>
      </w:r>
    </w:p>
    <w:p w:rsidR="008D739C" w:rsidRDefault="008D739C" w:rsidP="002E3E81">
      <w:pPr>
        <w:ind w:firstLine="708"/>
        <w:jc w:val="both"/>
      </w:pPr>
    </w:p>
    <w:p w:rsidR="008D739C" w:rsidRDefault="008D739C" w:rsidP="002E3E81">
      <w:pPr>
        <w:ind w:firstLine="708"/>
        <w:jc w:val="both"/>
      </w:pPr>
      <w:r>
        <w:t>Вопросы к занятию</w:t>
      </w:r>
    </w:p>
    <w:p w:rsidR="008D739C" w:rsidRDefault="008D739C" w:rsidP="004D4CFE">
      <w:pPr>
        <w:pStyle w:val="ListParagraph"/>
        <w:numPr>
          <w:ilvl w:val="0"/>
          <w:numId w:val="37"/>
        </w:numPr>
        <w:jc w:val="both"/>
      </w:pPr>
      <w:r>
        <w:t>Маркировка товаров</w:t>
      </w:r>
    </w:p>
    <w:p w:rsidR="008D739C" w:rsidRDefault="008D739C" w:rsidP="004D4CFE">
      <w:pPr>
        <w:pStyle w:val="ListParagraph"/>
        <w:numPr>
          <w:ilvl w:val="0"/>
          <w:numId w:val="37"/>
        </w:numPr>
        <w:jc w:val="both"/>
      </w:pPr>
      <w:r>
        <w:t>Пошлины.</w:t>
      </w:r>
    </w:p>
    <w:p w:rsidR="008D739C" w:rsidRDefault="008D739C" w:rsidP="004D4CFE">
      <w:pPr>
        <w:pStyle w:val="ListParagraph"/>
        <w:numPr>
          <w:ilvl w:val="0"/>
          <w:numId w:val="37"/>
        </w:numPr>
        <w:jc w:val="both"/>
      </w:pPr>
      <w:r>
        <w:t>Регистрация контрольно-кассовой техники</w:t>
      </w:r>
    </w:p>
    <w:p w:rsidR="008D739C" w:rsidRDefault="008D739C" w:rsidP="004D4CFE">
      <w:pPr>
        <w:pStyle w:val="ListParagraph"/>
        <w:numPr>
          <w:ilvl w:val="0"/>
          <w:numId w:val="37"/>
        </w:numPr>
        <w:jc w:val="both"/>
      </w:pPr>
      <w:r>
        <w:t>Внешнеэкономическая деятельность</w:t>
      </w:r>
    </w:p>
    <w:p w:rsidR="008D739C" w:rsidRDefault="008D739C" w:rsidP="004D4CFE">
      <w:pPr>
        <w:pStyle w:val="ListParagraph"/>
        <w:numPr>
          <w:ilvl w:val="0"/>
          <w:numId w:val="37"/>
        </w:numPr>
        <w:jc w:val="both"/>
      </w:pPr>
      <w:r>
        <w:t xml:space="preserve">Прочие виды деятельности </w:t>
      </w:r>
    </w:p>
    <w:p w:rsidR="008D739C" w:rsidRDefault="008D739C" w:rsidP="002E3E81">
      <w:pPr>
        <w:ind w:firstLine="708"/>
        <w:jc w:val="both"/>
      </w:pPr>
    </w:p>
    <w:p w:rsidR="008D739C" w:rsidRDefault="008D739C"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8D739C" w:rsidRDefault="008D739C" w:rsidP="00662CEE">
      <w:pPr>
        <w:widowControl w:val="0"/>
        <w:autoSpaceDE w:val="0"/>
        <w:autoSpaceDN w:val="0"/>
        <w:adjustRightInd w:val="0"/>
        <w:jc w:val="both"/>
        <w:rPr>
          <w:b/>
        </w:rPr>
      </w:pPr>
    </w:p>
    <w:p w:rsidR="008D739C" w:rsidRPr="00DC11F5" w:rsidRDefault="008D739C" w:rsidP="005F0D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739C" w:rsidRPr="000F0F00" w:rsidRDefault="008D739C" w:rsidP="005F0DE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739C" w:rsidRPr="00DC11F5" w:rsidRDefault="008D739C" w:rsidP="00D00133">
      <w:pPr>
        <w:widowControl w:val="0"/>
        <w:autoSpaceDE w:val="0"/>
        <w:autoSpaceDN w:val="0"/>
        <w:adjustRightInd w:val="0"/>
        <w:ind w:firstLine="708"/>
        <w:rPr>
          <w:b/>
          <w:bCs/>
          <w:i/>
          <w:iCs/>
          <w:highlight w:val="white"/>
        </w:rPr>
      </w:pPr>
    </w:p>
    <w:p w:rsidR="008D739C" w:rsidRDefault="008D7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739C" w:rsidRPr="00DC11F5" w:rsidRDefault="008D739C" w:rsidP="00802F71">
      <w:pPr>
        <w:autoSpaceDE w:val="0"/>
        <w:autoSpaceDN w:val="0"/>
        <w:adjustRightInd w:val="0"/>
        <w:ind w:left="708"/>
        <w:jc w:val="both"/>
        <w:rPr>
          <w:b/>
          <w:bCs/>
          <w:i/>
          <w:iCs/>
        </w:rPr>
      </w:pPr>
    </w:p>
    <w:p w:rsidR="008D739C" w:rsidRDefault="008D739C" w:rsidP="00D00133">
      <w:pPr>
        <w:autoSpaceDE w:val="0"/>
        <w:autoSpaceDN w:val="0"/>
        <w:adjustRightInd w:val="0"/>
        <w:ind w:left="720"/>
        <w:rPr>
          <w:b/>
          <w:iCs/>
        </w:rPr>
      </w:pPr>
      <w:r w:rsidRPr="00DC11F5">
        <w:rPr>
          <w:b/>
          <w:iCs/>
        </w:rPr>
        <w:t>7.1. Основная учебная литература:</w:t>
      </w:r>
    </w:p>
    <w:p w:rsidR="008D739C" w:rsidRPr="00445243" w:rsidRDefault="008D739C" w:rsidP="004D4CFE">
      <w:pPr>
        <w:pStyle w:val="ListParagraph"/>
        <w:numPr>
          <w:ilvl w:val="0"/>
          <w:numId w:val="38"/>
        </w:numPr>
        <w:shd w:val="clear" w:color="auto" w:fill="FFFFFF"/>
        <w:ind w:left="0" w:firstLine="709"/>
        <w:jc w:val="both"/>
        <w:rPr>
          <w:color w:val="000000"/>
        </w:rPr>
      </w:pPr>
      <w:r w:rsidRPr="00445243">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sidRPr="00703AA4">
          <w:rPr>
            <w:rStyle w:val="Hyperlink"/>
          </w:rPr>
          <w:t>http://www.iprbookshop.ru/105033.html</w:t>
        </w:r>
      </w:hyperlink>
    </w:p>
    <w:p w:rsidR="008D739C" w:rsidRPr="00445243" w:rsidRDefault="008D739C" w:rsidP="004D4CFE">
      <w:pPr>
        <w:pStyle w:val="ListParagraph"/>
        <w:numPr>
          <w:ilvl w:val="0"/>
          <w:numId w:val="38"/>
        </w:numPr>
        <w:shd w:val="clear" w:color="auto" w:fill="FFFFFF"/>
        <w:ind w:left="0" w:firstLine="709"/>
        <w:jc w:val="both"/>
        <w:rPr>
          <w:color w:val="000000"/>
        </w:rPr>
      </w:pPr>
      <w:r w:rsidRPr="00445243">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12" w:history="1">
        <w:r w:rsidRPr="00445243">
          <w:rPr>
            <w:rStyle w:val="Hyperlink"/>
            <w:shd w:val="clear" w:color="auto" w:fill="FFFFFF"/>
          </w:rPr>
          <w:t>http://www.iprbookshop.ru/104962.html</w:t>
        </w:r>
      </w:hyperlink>
    </w:p>
    <w:p w:rsidR="008D739C" w:rsidRPr="00445243" w:rsidRDefault="008D739C" w:rsidP="004D4CFE">
      <w:pPr>
        <w:pStyle w:val="ListParagraph"/>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sidRPr="00445243">
          <w:rPr>
            <w:rStyle w:val="Hyperlink"/>
            <w:shd w:val="clear" w:color="auto" w:fill="FFFFFF"/>
          </w:rPr>
          <w:t>http://www.iprbookshop.ru/81486.html</w:t>
        </w:r>
      </w:hyperlink>
    </w:p>
    <w:p w:rsidR="008D739C" w:rsidRPr="00445243" w:rsidRDefault="008D739C" w:rsidP="004D4CFE">
      <w:pPr>
        <w:pStyle w:val="ListParagraph"/>
        <w:numPr>
          <w:ilvl w:val="0"/>
          <w:numId w:val="38"/>
        </w:numPr>
        <w:ind w:left="0" w:firstLine="709"/>
        <w:jc w:val="both"/>
        <w:rPr>
          <w:color w:val="000000"/>
          <w:shd w:val="clear" w:color="auto" w:fill="FFFFFF"/>
        </w:rPr>
      </w:pPr>
      <w:r w:rsidRPr="00445243">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sidRPr="00445243">
          <w:rPr>
            <w:rStyle w:val="Hyperlink"/>
            <w:shd w:val="clear" w:color="auto" w:fill="FFFFFF"/>
          </w:rPr>
          <w:t>http://www.iprbookshop.ru/78035.html</w:t>
        </w:r>
      </w:hyperlink>
    </w:p>
    <w:p w:rsidR="008D739C" w:rsidRPr="00703AA4" w:rsidRDefault="008D739C" w:rsidP="00445243">
      <w:pPr>
        <w:ind w:firstLine="709"/>
        <w:jc w:val="both"/>
        <w:rPr>
          <w:color w:val="000000"/>
          <w:shd w:val="clear" w:color="auto" w:fill="FFFFFF"/>
        </w:rPr>
      </w:pPr>
    </w:p>
    <w:p w:rsidR="008D739C" w:rsidRPr="00BE57FE" w:rsidRDefault="008D739C" w:rsidP="00445243">
      <w:pPr>
        <w:ind w:firstLine="360"/>
        <w:jc w:val="both"/>
        <w:rPr>
          <w:b/>
          <w:iCs/>
        </w:rPr>
      </w:pPr>
      <w:r w:rsidRPr="00BE57FE">
        <w:rPr>
          <w:b/>
          <w:iCs/>
        </w:rPr>
        <w:t>Дополнительная учебная литература:</w:t>
      </w:r>
    </w:p>
    <w:p w:rsidR="008D739C" w:rsidRPr="00853C41" w:rsidRDefault="008D739C"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IPRbooks, 2017. — 1269 c. — ISBN 2227-8397. — Текст : электронный // Электронно-библиотечная система IPR BOOKS : [сайт]. — URL: </w:t>
      </w:r>
      <w:hyperlink r:id="rId15" w:history="1">
        <w:r w:rsidRPr="00853C41">
          <w:rPr>
            <w:rStyle w:val="Hyperlink"/>
            <w:shd w:val="clear" w:color="auto" w:fill="FFFFFF"/>
          </w:rPr>
          <w:t>http://www.iprbookshop.ru/1250.html</w:t>
        </w:r>
      </w:hyperlink>
    </w:p>
    <w:p w:rsidR="008D739C" w:rsidRPr="00853C41" w:rsidRDefault="008D739C" w:rsidP="00586680">
      <w:pPr>
        <w:ind w:firstLine="360"/>
        <w:jc w:val="both"/>
        <w:rPr>
          <w:color w:val="000000"/>
          <w:shd w:val="clear" w:color="auto" w:fill="FFFFFF"/>
        </w:rPr>
      </w:pPr>
      <w:r w:rsidRPr="00853C41">
        <w:rPr>
          <w:color w:val="000000"/>
          <w:shd w:val="clear" w:color="auto" w:fill="FFFFFF"/>
        </w:rPr>
        <w:t xml:space="preserve">2. Лейзин, И. Б. Налоги и налогообложение : учебное пособие / И. Б. Лейзин.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sidRPr="00853C41">
          <w:rPr>
            <w:rStyle w:val="Hyperlink"/>
            <w:shd w:val="clear" w:color="auto" w:fill="FFFFFF"/>
          </w:rPr>
          <w:t>http://www.iprbookshop.ru/102933.html</w:t>
        </w:r>
      </w:hyperlink>
    </w:p>
    <w:p w:rsidR="008D739C" w:rsidRDefault="008D739C"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sidRPr="005B7AE7">
          <w:rPr>
            <w:rStyle w:val="Hyperlink"/>
            <w:shd w:val="clear" w:color="auto" w:fill="FFFFFF"/>
          </w:rPr>
          <w:t>http://www.iprbookshop.ru/100061.htm</w:t>
        </w:r>
      </w:hyperlink>
    </w:p>
    <w:p w:rsidR="008D739C" w:rsidRPr="00853C41" w:rsidRDefault="008D739C" w:rsidP="00586680">
      <w:pPr>
        <w:ind w:firstLine="360"/>
        <w:jc w:val="both"/>
        <w:rPr>
          <w:color w:val="000000"/>
          <w:shd w:val="clear" w:color="auto" w:fill="FFFFFF"/>
        </w:rPr>
      </w:pPr>
      <w:r w:rsidRPr="00853C41">
        <w:rPr>
          <w:color w:val="000000"/>
          <w:shd w:val="clear" w:color="auto" w:fill="FFFFFF"/>
        </w:rPr>
        <w:t> </w:t>
      </w:r>
    </w:p>
    <w:p w:rsidR="008D739C" w:rsidRPr="00DC11F5" w:rsidRDefault="008D7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D739C" w:rsidRPr="00DC11F5" w:rsidRDefault="008D739C" w:rsidP="00896A13">
      <w:pPr>
        <w:tabs>
          <w:tab w:val="left" w:pos="1701"/>
        </w:tabs>
        <w:autoSpaceDE w:val="0"/>
        <w:autoSpaceDN w:val="0"/>
        <w:adjustRightInd w:val="0"/>
        <w:ind w:left="851" w:hanging="142"/>
        <w:rPr>
          <w:b/>
          <w:iCs/>
        </w:rPr>
      </w:pPr>
    </w:p>
    <w:p w:rsidR="008D739C" w:rsidRPr="00853C41" w:rsidRDefault="008D739C" w:rsidP="00853C41">
      <w:pPr>
        <w:numPr>
          <w:ilvl w:val="0"/>
          <w:numId w:val="12"/>
        </w:numPr>
        <w:shd w:val="clear" w:color="auto" w:fill="FFFFFF"/>
        <w:ind w:left="0" w:firstLine="709"/>
        <w:jc w:val="both"/>
      </w:pPr>
      <w:hyperlink r:id="rId18" w:tgtFrame="_blank" w:history="1">
        <w:r w:rsidRPr="00853C41">
          <w:rPr>
            <w:rStyle w:val="Hyperlink"/>
            <w:color w:val="auto"/>
            <w:u w:val="none"/>
          </w:rPr>
          <w:t xml:space="preserve">Экономическое развитие России . </w:t>
        </w:r>
      </w:hyperlink>
      <w:r w:rsidRPr="00853C41">
        <w:t xml:space="preserve">. </w:t>
      </w:r>
      <w:r w:rsidRPr="00853C41">
        <w:rPr>
          <w:color w:val="000000"/>
        </w:rPr>
        <w:t xml:space="preserve">ISSN: </w:t>
      </w:r>
      <w:r w:rsidRPr="00853C41">
        <w:rPr>
          <w:color w:val="000000"/>
          <w:shd w:val="clear" w:color="auto" w:fill="FFFFFF"/>
        </w:rPr>
        <w:t>2306-5001</w:t>
      </w:r>
    </w:p>
    <w:p w:rsidR="008D739C" w:rsidRPr="00853C41" w:rsidRDefault="008D739C" w:rsidP="00853C41">
      <w:pPr>
        <w:numPr>
          <w:ilvl w:val="0"/>
          <w:numId w:val="12"/>
        </w:numPr>
        <w:shd w:val="clear" w:color="auto" w:fill="FFFFFF"/>
        <w:ind w:left="0" w:firstLine="709"/>
        <w:jc w:val="both"/>
      </w:pPr>
      <w:hyperlink r:id="rId19" w:tgtFrame="_blank" w:history="1">
        <w:r w:rsidRPr="00853C41">
          <w:rPr>
            <w:rStyle w:val="Hyperlink"/>
            <w:color w:val="auto"/>
            <w:u w:val="none"/>
          </w:rPr>
          <w:t xml:space="preserve">Вестник Экономикаи , права и социологии. </w:t>
        </w:r>
      </w:hyperlink>
      <w:r w:rsidRPr="00853C41">
        <w:rPr>
          <w:color w:val="000000"/>
        </w:rPr>
        <w:t xml:space="preserve">ISSN: </w:t>
      </w:r>
      <w:r w:rsidRPr="00853C41">
        <w:rPr>
          <w:color w:val="000000"/>
          <w:shd w:val="clear" w:color="auto" w:fill="FFFFFF"/>
        </w:rPr>
        <w:t>1998-5533</w:t>
      </w:r>
    </w:p>
    <w:p w:rsidR="008D739C" w:rsidRPr="00853C41" w:rsidRDefault="008D739C"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8D739C" w:rsidRPr="00853C41" w:rsidRDefault="008D739C" w:rsidP="00853C41">
      <w:pPr>
        <w:shd w:val="clear" w:color="auto" w:fill="FFFFFF"/>
        <w:ind w:left="709"/>
        <w:jc w:val="both"/>
      </w:pPr>
    </w:p>
    <w:p w:rsidR="008D739C" w:rsidRPr="00DC11F5" w:rsidRDefault="008D7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D739C" w:rsidRDefault="008D739C" w:rsidP="003F18DB">
      <w:pPr>
        <w:widowControl w:val="0"/>
        <w:autoSpaceDE w:val="0"/>
        <w:autoSpaceDN w:val="0"/>
        <w:adjustRightInd w:val="0"/>
        <w:jc w:val="both"/>
        <w:rPr>
          <w:shd w:val="clear" w:color="auto" w:fill="FFFFFF"/>
        </w:rPr>
      </w:pPr>
      <w:hyperlink r:id="rId20"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8D739C" w:rsidRPr="001E1177" w:rsidRDefault="008D739C" w:rsidP="001E1177">
      <w:pPr>
        <w:widowControl w:val="0"/>
        <w:tabs>
          <w:tab w:val="left" w:pos="851"/>
        </w:tabs>
        <w:jc w:val="both"/>
        <w:rPr>
          <w:lang w:val="uk-UA"/>
        </w:rPr>
      </w:pPr>
      <w:hyperlink r:id="rId21" w:history="1">
        <w:r w:rsidRPr="001E1177">
          <w:rPr>
            <w:lang w:val="uk-UA"/>
          </w:rPr>
          <w:t>www.cia.gov/cia/publications/factbook</w:t>
        </w:r>
      </w:hyperlink>
      <w:r w:rsidRPr="001E1177">
        <w:rPr>
          <w:lang w:val="uk-UA"/>
        </w:rPr>
        <w:t xml:space="preserve"> – справочник ЦРУ «Книга фактов».</w:t>
      </w:r>
    </w:p>
    <w:p w:rsidR="008D739C" w:rsidRPr="001E1177" w:rsidRDefault="008D739C" w:rsidP="001E1177">
      <w:pPr>
        <w:widowControl w:val="0"/>
        <w:tabs>
          <w:tab w:val="left" w:pos="851"/>
        </w:tabs>
        <w:jc w:val="both"/>
        <w:rPr>
          <w:lang w:val="uk-UA"/>
        </w:rPr>
      </w:pPr>
      <w:r w:rsidRPr="001E1177">
        <w:rPr>
          <w:lang w:val="uk-UA"/>
        </w:rPr>
        <w:t>www.europa.eu.int – официальный сайт ЕвропейскогоСоюза.</w:t>
      </w:r>
    </w:p>
    <w:p w:rsidR="008D739C" w:rsidRPr="001E1177" w:rsidRDefault="008D739C"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8D739C" w:rsidRPr="001E1177" w:rsidRDefault="008D739C" w:rsidP="001E1177">
      <w:pPr>
        <w:widowControl w:val="0"/>
        <w:tabs>
          <w:tab w:val="left" w:pos="851"/>
        </w:tabs>
        <w:jc w:val="both"/>
        <w:rPr>
          <w:lang w:val="uk-UA"/>
        </w:rPr>
      </w:pPr>
      <w:r w:rsidRPr="001E1177">
        <w:rPr>
          <w:lang w:val="uk-UA"/>
        </w:rPr>
        <w:t>www.un.org – официальный сайт ООН</w:t>
      </w:r>
    </w:p>
    <w:p w:rsidR="008D739C" w:rsidRPr="001E1177" w:rsidRDefault="008D739C"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8D739C" w:rsidRPr="001E1177" w:rsidRDefault="008D739C"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8D739C" w:rsidRPr="001E1177" w:rsidRDefault="008D739C"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8D739C" w:rsidRPr="00DC11F5" w:rsidRDefault="008D739C" w:rsidP="00D00133">
      <w:pPr>
        <w:autoSpaceDE w:val="0"/>
        <w:autoSpaceDN w:val="0"/>
        <w:adjustRightInd w:val="0"/>
        <w:ind w:left="720"/>
        <w:rPr>
          <w:b/>
          <w:bCs/>
          <w:i/>
          <w:iCs/>
        </w:rPr>
      </w:pPr>
    </w:p>
    <w:p w:rsidR="008D739C" w:rsidRPr="00DC11F5" w:rsidRDefault="008D73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739C" w:rsidRPr="00DC11F5" w:rsidRDefault="008D7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739C" w:rsidRPr="00DC11F5" w:rsidRDefault="008D7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739C" w:rsidRPr="00DC11F5" w:rsidRDefault="008D7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739C" w:rsidRPr="00DC11F5" w:rsidRDefault="008D7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739C" w:rsidRPr="00DC11F5" w:rsidRDefault="008D7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739C" w:rsidRPr="00DC11F5" w:rsidRDefault="008D7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739C" w:rsidRPr="00DC11F5" w:rsidRDefault="008D7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739C" w:rsidRPr="00DC11F5" w:rsidRDefault="008D7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D739C" w:rsidRPr="00DC11F5" w:rsidRDefault="008D739C" w:rsidP="00D00133">
      <w:pPr>
        <w:autoSpaceDE w:val="0"/>
        <w:autoSpaceDN w:val="0"/>
        <w:adjustRightInd w:val="0"/>
        <w:jc w:val="both"/>
      </w:pPr>
    </w:p>
    <w:p w:rsidR="008D739C" w:rsidRPr="00DC11F5" w:rsidRDefault="008D7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739C" w:rsidRPr="00DC11F5" w:rsidRDefault="008D739C" w:rsidP="00292248">
      <w:pPr>
        <w:autoSpaceDE w:val="0"/>
        <w:autoSpaceDN w:val="0"/>
        <w:adjustRightInd w:val="0"/>
        <w:jc w:val="both"/>
        <w:rPr>
          <w:b/>
          <w:bCs/>
          <w:i/>
          <w:iCs/>
        </w:rPr>
      </w:pPr>
    </w:p>
    <w:p w:rsidR="008D739C" w:rsidRPr="005F0DE7" w:rsidRDefault="008D739C" w:rsidP="00292248">
      <w:pPr>
        <w:autoSpaceDE w:val="0"/>
        <w:autoSpaceDN w:val="0"/>
        <w:adjustRightInd w:val="0"/>
        <w:jc w:val="both"/>
        <w:rPr>
          <w:b/>
          <w:bCs/>
          <w:i/>
          <w:iCs/>
        </w:rPr>
      </w:pPr>
      <w:r w:rsidRPr="005F0DE7">
        <w:t>1.</w:t>
      </w:r>
      <w:r w:rsidRPr="00DC11F5">
        <w:t>Операционнаясистема</w:t>
      </w:r>
      <w:r w:rsidRPr="005F0DE7">
        <w:t xml:space="preserve"> </w:t>
      </w:r>
      <w:r w:rsidRPr="00DC11F5">
        <w:rPr>
          <w:lang w:val="en-US"/>
        </w:rPr>
        <w:t>Microsoft</w:t>
      </w:r>
      <w:r w:rsidRPr="005F0DE7">
        <w:t xml:space="preserve"> </w:t>
      </w:r>
      <w:r w:rsidRPr="00DC11F5">
        <w:rPr>
          <w:lang w:val="en-US"/>
        </w:rPr>
        <w:t>Windows</w:t>
      </w:r>
    </w:p>
    <w:p w:rsidR="008D739C" w:rsidRPr="005F0DE7" w:rsidRDefault="008D739C" w:rsidP="00292248">
      <w:pPr>
        <w:autoSpaceDE w:val="0"/>
        <w:autoSpaceDN w:val="0"/>
        <w:adjustRightInd w:val="0"/>
        <w:jc w:val="both"/>
      </w:pPr>
      <w:r w:rsidRPr="005F0DE7">
        <w:t>2.</w:t>
      </w:r>
      <w:r w:rsidRPr="00DC11F5">
        <w:rPr>
          <w:lang w:val="en-US"/>
        </w:rPr>
        <w:t>Microsoft</w:t>
      </w:r>
      <w:r w:rsidRPr="005F0DE7">
        <w:t xml:space="preserve"> </w:t>
      </w:r>
      <w:r w:rsidRPr="00DC11F5">
        <w:rPr>
          <w:lang w:val="en-US"/>
        </w:rPr>
        <w:t>Office</w:t>
      </w:r>
      <w:r w:rsidRPr="005F0DE7">
        <w:t xml:space="preserve"> 2010-2016</w:t>
      </w:r>
    </w:p>
    <w:p w:rsidR="008D739C" w:rsidRPr="005F0DE7" w:rsidRDefault="008D739C" w:rsidP="00292248">
      <w:pPr>
        <w:autoSpaceDE w:val="0"/>
        <w:autoSpaceDN w:val="0"/>
        <w:adjustRightInd w:val="0"/>
        <w:jc w:val="both"/>
      </w:pPr>
      <w:r w:rsidRPr="005F0DE7">
        <w:t>3.</w:t>
      </w:r>
      <w:r w:rsidRPr="00DC11F5">
        <w:t>Антивирус</w:t>
      </w:r>
      <w:r w:rsidRPr="005F0DE7">
        <w:t xml:space="preserve"> </w:t>
      </w:r>
      <w:r w:rsidRPr="00DC11F5">
        <w:rPr>
          <w:lang w:val="en-US"/>
        </w:rPr>
        <w:t>Kaspersky</w:t>
      </w:r>
      <w:r w:rsidRPr="005F0DE7">
        <w:t xml:space="preserve"> </w:t>
      </w:r>
      <w:r w:rsidRPr="00DC11F5">
        <w:rPr>
          <w:lang w:val="en-US"/>
        </w:rPr>
        <w:t>Endpoint</w:t>
      </w:r>
      <w:r w:rsidRPr="005F0DE7">
        <w:t xml:space="preserve"> </w:t>
      </w:r>
      <w:r w:rsidRPr="00DC11F5">
        <w:rPr>
          <w:lang w:val="en-US"/>
        </w:rPr>
        <w:t>Security</w:t>
      </w:r>
    </w:p>
    <w:p w:rsidR="008D739C" w:rsidRPr="005F0DE7" w:rsidRDefault="008D739C" w:rsidP="00292248">
      <w:pPr>
        <w:autoSpaceDE w:val="0"/>
        <w:autoSpaceDN w:val="0"/>
        <w:adjustRightInd w:val="0"/>
        <w:jc w:val="both"/>
      </w:pPr>
      <w:r w:rsidRPr="005F0DE7">
        <w:t>4.</w:t>
      </w:r>
      <w:r w:rsidRPr="00DC11F5">
        <w:t>Программадляработыс</w:t>
      </w:r>
      <w:r w:rsidRPr="00DC11F5">
        <w:rPr>
          <w:lang w:val="en-US"/>
        </w:rPr>
        <w:t>pdf</w:t>
      </w:r>
      <w:r w:rsidRPr="00DC11F5">
        <w:t>файлами</w:t>
      </w:r>
      <w:r w:rsidRPr="00DC11F5">
        <w:rPr>
          <w:lang w:val="en-US"/>
        </w:rPr>
        <w:t>AdobeReader</w:t>
      </w:r>
    </w:p>
    <w:p w:rsidR="008D739C" w:rsidRPr="005F0DE7" w:rsidRDefault="008D739C" w:rsidP="00292248">
      <w:pPr>
        <w:autoSpaceDE w:val="0"/>
        <w:autoSpaceDN w:val="0"/>
        <w:adjustRightInd w:val="0"/>
        <w:jc w:val="both"/>
      </w:pPr>
      <w:r w:rsidRPr="005F0DE7">
        <w:t>5.</w:t>
      </w:r>
      <w:r w:rsidRPr="00DC11F5">
        <w:t>Архиватор</w:t>
      </w:r>
      <w:r w:rsidRPr="005F0DE7">
        <w:t xml:space="preserve"> 7-</w:t>
      </w:r>
      <w:r w:rsidRPr="00DC11F5">
        <w:rPr>
          <w:lang w:val="en-US"/>
        </w:rPr>
        <w:t>zip</w:t>
      </w:r>
    </w:p>
    <w:p w:rsidR="008D739C" w:rsidRPr="00DC11F5" w:rsidRDefault="008D739C" w:rsidP="00292248">
      <w:pPr>
        <w:autoSpaceDE w:val="0"/>
        <w:autoSpaceDN w:val="0"/>
        <w:adjustRightInd w:val="0"/>
        <w:jc w:val="both"/>
      </w:pPr>
      <w:r w:rsidRPr="00DC11F5">
        <w:t>6.Справочно-правовая система КонсультантПлюс</w:t>
      </w:r>
    </w:p>
    <w:p w:rsidR="008D739C" w:rsidRPr="00DC11F5" w:rsidRDefault="008D739C" w:rsidP="00292248">
      <w:pPr>
        <w:autoSpaceDE w:val="0"/>
        <w:autoSpaceDN w:val="0"/>
        <w:adjustRightInd w:val="0"/>
        <w:jc w:val="both"/>
        <w:rPr>
          <w:b/>
          <w:bCs/>
          <w:i/>
          <w:iCs/>
        </w:rPr>
      </w:pPr>
      <w:r w:rsidRPr="00DC11F5">
        <w:t>7.Справочно-правовая система Гарант</w:t>
      </w:r>
    </w:p>
    <w:p w:rsidR="008D739C" w:rsidRDefault="008D739C" w:rsidP="001258D3">
      <w:pPr>
        <w:autoSpaceDE w:val="0"/>
        <w:autoSpaceDN w:val="0"/>
        <w:adjustRightInd w:val="0"/>
        <w:ind w:left="360"/>
        <w:jc w:val="both"/>
        <w:rPr>
          <w:b/>
          <w:bCs/>
          <w:i/>
          <w:iCs/>
        </w:rPr>
      </w:pPr>
    </w:p>
    <w:p w:rsidR="008D739C" w:rsidRPr="00DC11F5" w:rsidRDefault="008D7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D739C" w:rsidRPr="00DC11F5" w:rsidRDefault="008D739C" w:rsidP="00292248">
      <w:pPr>
        <w:ind w:left="720"/>
        <w:contextualSpacing/>
        <w:jc w:val="both"/>
      </w:pPr>
      <w:r w:rsidRPr="00DC11F5">
        <w:t>1.Проектор, ноутбук</w:t>
      </w:r>
    </w:p>
    <w:p w:rsidR="008D739C" w:rsidRPr="00DC11F5" w:rsidRDefault="008D739C" w:rsidP="00292248">
      <w:pPr>
        <w:ind w:left="720"/>
        <w:contextualSpacing/>
        <w:jc w:val="both"/>
      </w:pPr>
      <w:r w:rsidRPr="00DC11F5">
        <w:t xml:space="preserve">2.Проекционный экран </w:t>
      </w:r>
    </w:p>
    <w:p w:rsidR="008D739C" w:rsidRPr="00DC11F5" w:rsidRDefault="008D739C" w:rsidP="00292248">
      <w:pPr>
        <w:ind w:left="720"/>
        <w:contextualSpacing/>
        <w:jc w:val="both"/>
      </w:pPr>
      <w:r w:rsidRPr="00DC11F5">
        <w:t>3.Колонки</w:t>
      </w:r>
    </w:p>
    <w:p w:rsidR="008D739C" w:rsidRPr="00DC11F5" w:rsidRDefault="008D739C" w:rsidP="00292248">
      <w:pPr>
        <w:autoSpaceDE w:val="0"/>
        <w:autoSpaceDN w:val="0"/>
        <w:adjustRightInd w:val="0"/>
      </w:pPr>
    </w:p>
    <w:p w:rsidR="008D739C" w:rsidRPr="00DC11F5" w:rsidRDefault="008D7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D739C" w:rsidRPr="00DC11F5" w:rsidRDefault="008D7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D739C" w:rsidRPr="00DC11F5" w:rsidRDefault="008D7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D739C" w:rsidRPr="00DC11F5" w:rsidRDefault="008D739C" w:rsidP="00034A75">
      <w:pPr>
        <w:tabs>
          <w:tab w:val="center" w:pos="4536"/>
          <w:tab w:val="right" w:pos="9072"/>
        </w:tabs>
        <w:ind w:firstLine="709"/>
        <w:jc w:val="both"/>
      </w:pPr>
    </w:p>
    <w:p w:rsidR="008D739C" w:rsidRPr="00DC11F5" w:rsidRDefault="008D7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D739C" w:rsidRPr="00DC11F5" w:rsidRDefault="008D7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D739C" w:rsidRPr="00DC11F5" w:rsidRDefault="008D739C" w:rsidP="00D00133">
      <w:pPr>
        <w:tabs>
          <w:tab w:val="center" w:pos="4536"/>
          <w:tab w:val="right" w:pos="9072"/>
        </w:tabs>
        <w:autoSpaceDE w:val="0"/>
        <w:autoSpaceDN w:val="0"/>
        <w:adjustRightInd w:val="0"/>
      </w:pPr>
      <w:r w:rsidRPr="00DC11F5">
        <w:t>- практические занятия;</w:t>
      </w:r>
    </w:p>
    <w:p w:rsidR="008D739C" w:rsidRPr="00DC11F5" w:rsidRDefault="008D739C" w:rsidP="00D00133">
      <w:pPr>
        <w:tabs>
          <w:tab w:val="center" w:pos="4536"/>
          <w:tab w:val="right" w:pos="9072"/>
        </w:tabs>
        <w:autoSpaceDE w:val="0"/>
        <w:autoSpaceDN w:val="0"/>
        <w:adjustRightInd w:val="0"/>
      </w:pPr>
      <w:r w:rsidRPr="00DC11F5">
        <w:t>- контрольные опросы;</w:t>
      </w:r>
    </w:p>
    <w:p w:rsidR="008D739C" w:rsidRPr="00DC11F5" w:rsidRDefault="008D739C" w:rsidP="00D00133">
      <w:pPr>
        <w:tabs>
          <w:tab w:val="center" w:pos="4536"/>
          <w:tab w:val="right" w:pos="9072"/>
        </w:tabs>
        <w:autoSpaceDE w:val="0"/>
        <w:autoSpaceDN w:val="0"/>
        <w:adjustRightInd w:val="0"/>
      </w:pPr>
      <w:r w:rsidRPr="00DC11F5">
        <w:t>- консультации;</w:t>
      </w:r>
    </w:p>
    <w:p w:rsidR="008D739C" w:rsidRPr="00DC11F5" w:rsidRDefault="008D739C" w:rsidP="00D00133">
      <w:pPr>
        <w:tabs>
          <w:tab w:val="center" w:pos="4536"/>
          <w:tab w:val="right" w:pos="9072"/>
        </w:tabs>
        <w:autoSpaceDE w:val="0"/>
        <w:autoSpaceDN w:val="0"/>
        <w:adjustRightInd w:val="0"/>
      </w:pPr>
      <w:r w:rsidRPr="00DC11F5">
        <w:t>- самостоятельная работа с учебной литературой;</w:t>
      </w:r>
    </w:p>
    <w:p w:rsidR="008D739C" w:rsidRPr="003F4282" w:rsidRDefault="008D7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D739C" w:rsidRPr="00DC11F5" w:rsidRDefault="008D7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D739C" w:rsidRDefault="008D7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D739C" w:rsidRDefault="008D739C" w:rsidP="00D00133">
      <w:pPr>
        <w:tabs>
          <w:tab w:val="center" w:pos="4536"/>
          <w:tab w:val="right" w:pos="9072"/>
        </w:tabs>
        <w:autoSpaceDE w:val="0"/>
        <w:autoSpaceDN w:val="0"/>
        <w:adjustRightInd w:val="0"/>
        <w:rPr>
          <w:i/>
          <w:iCs/>
        </w:rPr>
      </w:pPr>
      <w:r w:rsidRPr="00DC11F5">
        <w:rPr>
          <w:i/>
          <w:iCs/>
        </w:rPr>
        <w:t>- - сообщения с анализом;</w:t>
      </w:r>
    </w:p>
    <w:p w:rsidR="008D739C" w:rsidRPr="00DC11F5" w:rsidRDefault="008D7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8D739C" w:rsidRDefault="008D739C" w:rsidP="00853C41">
      <w:pPr>
        <w:tabs>
          <w:tab w:val="center" w:pos="4536"/>
          <w:tab w:val="right" w:pos="9072"/>
        </w:tabs>
        <w:autoSpaceDE w:val="0"/>
        <w:autoSpaceDN w:val="0"/>
        <w:adjustRightInd w:val="0"/>
        <w:jc w:val="both"/>
      </w:pPr>
      <w:r w:rsidRPr="00C8171F">
        <w:rPr>
          <w:i/>
          <w:iCs/>
        </w:rPr>
        <w:t>-</w:t>
      </w:r>
      <w:r>
        <w:br w:type="page"/>
      </w:r>
    </w:p>
    <w:p w:rsidR="008D739C" w:rsidRDefault="008D739C"/>
    <w:p w:rsidR="008D739C" w:rsidRPr="00DC11F5" w:rsidRDefault="008D739C" w:rsidP="00FC3B95">
      <w:pPr>
        <w:autoSpaceDE w:val="0"/>
        <w:autoSpaceDN w:val="0"/>
        <w:adjustRightInd w:val="0"/>
        <w:jc w:val="right"/>
      </w:pPr>
      <w:r w:rsidRPr="00DC11F5">
        <w:t xml:space="preserve">Приложение </w:t>
      </w:r>
    </w:p>
    <w:p w:rsidR="008D739C" w:rsidRPr="00DC11F5" w:rsidRDefault="008D739C" w:rsidP="00FC3B95">
      <w:pPr>
        <w:autoSpaceDE w:val="0"/>
        <w:autoSpaceDN w:val="0"/>
        <w:adjustRightInd w:val="0"/>
        <w:jc w:val="right"/>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pPr>
    </w:p>
    <w:p w:rsidR="008D739C" w:rsidRPr="00DC11F5" w:rsidRDefault="008D739C" w:rsidP="00FC3B95">
      <w:pPr>
        <w:autoSpaceDE w:val="0"/>
        <w:autoSpaceDN w:val="0"/>
        <w:adjustRightInd w:val="0"/>
        <w:jc w:val="right"/>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rPr>
          <w:b/>
          <w:bCs/>
        </w:rPr>
      </w:pPr>
      <w:r w:rsidRPr="00DC11F5">
        <w:rPr>
          <w:b/>
          <w:bCs/>
        </w:rPr>
        <w:t xml:space="preserve">ФОНД ОЦЕНОЧНЫХ СРЕДСТВ </w:t>
      </w:r>
    </w:p>
    <w:p w:rsidR="008D739C" w:rsidRPr="00DC11F5" w:rsidRDefault="008D739C" w:rsidP="00FC3B95">
      <w:pPr>
        <w:autoSpaceDE w:val="0"/>
        <w:autoSpaceDN w:val="0"/>
        <w:adjustRightInd w:val="0"/>
        <w:jc w:val="center"/>
        <w:rPr>
          <w:b/>
          <w:bCs/>
        </w:rPr>
      </w:pPr>
      <w:r w:rsidRPr="00DC11F5">
        <w:rPr>
          <w:b/>
          <w:bCs/>
        </w:rPr>
        <w:t>ДЛЯ ПРОВЕДЕНИЯ ПРОМЕЖУТОЧНОЙ АТТЕСТАЦИИ</w:t>
      </w:r>
    </w:p>
    <w:p w:rsidR="008D739C" w:rsidRPr="00DC11F5" w:rsidRDefault="008D739C" w:rsidP="00FC3B95">
      <w:pPr>
        <w:autoSpaceDE w:val="0"/>
        <w:autoSpaceDN w:val="0"/>
        <w:adjustRightInd w:val="0"/>
        <w:jc w:val="center"/>
        <w:rPr>
          <w:b/>
          <w:bCs/>
        </w:rPr>
      </w:pPr>
      <w:r w:rsidRPr="00DC11F5">
        <w:rPr>
          <w:b/>
          <w:bCs/>
        </w:rPr>
        <w:t>ПО ДИСЦИПЛИНЕ</w:t>
      </w:r>
    </w:p>
    <w:p w:rsidR="008D739C" w:rsidRPr="00DC11F5" w:rsidRDefault="008D739C" w:rsidP="00FC3B95">
      <w:pPr>
        <w:autoSpaceDE w:val="0"/>
        <w:autoSpaceDN w:val="0"/>
        <w:adjustRightInd w:val="0"/>
        <w:jc w:val="center"/>
        <w:rPr>
          <w:b/>
          <w:bCs/>
        </w:rPr>
      </w:pPr>
    </w:p>
    <w:p w:rsidR="008D739C" w:rsidRPr="00DC11F5" w:rsidRDefault="008D739C" w:rsidP="00FC3B95">
      <w:pPr>
        <w:autoSpaceDE w:val="0"/>
        <w:autoSpaceDN w:val="0"/>
        <w:adjustRightInd w:val="0"/>
        <w:jc w:val="center"/>
        <w:rPr>
          <w:b/>
          <w:bCs/>
        </w:rPr>
      </w:pPr>
    </w:p>
    <w:p w:rsidR="008D739C" w:rsidRPr="00DC11F5" w:rsidRDefault="008D739C"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Pr="00DC11F5" w:rsidRDefault="008D739C" w:rsidP="000B6283">
      <w:pPr>
        <w:autoSpaceDE w:val="0"/>
        <w:autoSpaceDN w:val="0"/>
        <w:adjustRightInd w:val="0"/>
      </w:pPr>
    </w:p>
    <w:p w:rsidR="008D739C" w:rsidRPr="00DC11F5" w:rsidRDefault="008D739C" w:rsidP="001B230A">
      <w:pPr>
        <w:numPr>
          <w:ilvl w:val="0"/>
          <w:numId w:val="10"/>
        </w:numPr>
        <w:jc w:val="both"/>
        <w:rPr>
          <w:b/>
        </w:rPr>
      </w:pPr>
      <w:r w:rsidRPr="00DC11F5">
        <w:rPr>
          <w:b/>
        </w:rPr>
        <w:t>Паспорт компетенций</w:t>
      </w:r>
    </w:p>
    <w:p w:rsidR="008D739C" w:rsidRPr="00DC11F5" w:rsidRDefault="008D7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8D739C" w:rsidRPr="00DC11F5" w:rsidTr="00A96FF5">
        <w:trPr>
          <w:trHeight w:val="726"/>
        </w:trPr>
        <w:tc>
          <w:tcPr>
            <w:tcW w:w="2093" w:type="dxa"/>
          </w:tcPr>
          <w:p w:rsidR="008D739C" w:rsidRPr="00DC11F5" w:rsidRDefault="008D739C" w:rsidP="00A96FF5">
            <w:pPr>
              <w:widowControl w:val="0"/>
              <w:contextualSpacing/>
              <w:jc w:val="both"/>
            </w:pPr>
            <w:r w:rsidRPr="00DC11F5">
              <w:t>Код оцениваемой компетенции (или её части)</w:t>
            </w:r>
          </w:p>
        </w:tc>
        <w:tc>
          <w:tcPr>
            <w:tcW w:w="1843" w:type="dxa"/>
          </w:tcPr>
          <w:p w:rsidR="008D739C" w:rsidRPr="00DC11F5" w:rsidRDefault="008D739C" w:rsidP="00A96FF5">
            <w:pPr>
              <w:widowControl w:val="0"/>
              <w:contextualSpacing/>
              <w:jc w:val="both"/>
            </w:pPr>
            <w:r w:rsidRPr="00DC11F5">
              <w:t xml:space="preserve">Вид контроля </w:t>
            </w:r>
          </w:p>
        </w:tc>
        <w:tc>
          <w:tcPr>
            <w:tcW w:w="5953" w:type="dxa"/>
          </w:tcPr>
          <w:p w:rsidR="008D739C" w:rsidRPr="00DC11F5" w:rsidRDefault="008D739C" w:rsidP="00853C41">
            <w:pPr>
              <w:widowControl w:val="0"/>
              <w:contextualSpacing/>
              <w:jc w:val="both"/>
            </w:pPr>
            <w:r w:rsidRPr="00DC11F5">
              <w:t>Компонент фонда оценочных средств</w:t>
            </w:r>
          </w:p>
        </w:tc>
      </w:tr>
      <w:tr w:rsidR="008D739C" w:rsidRPr="00DC11F5" w:rsidTr="00353B01">
        <w:tc>
          <w:tcPr>
            <w:tcW w:w="2093" w:type="dxa"/>
            <w:vMerge w:val="restart"/>
          </w:tcPr>
          <w:p w:rsidR="008D739C" w:rsidRDefault="008D739C" w:rsidP="00C55906">
            <w:pPr>
              <w:pStyle w:val="ListParagraph"/>
              <w:ind w:left="0"/>
              <w:jc w:val="both"/>
            </w:pPr>
            <w:r>
              <w:t xml:space="preserve">ОПК-1, ОПК-4 </w:t>
            </w:r>
          </w:p>
          <w:p w:rsidR="008D739C" w:rsidRPr="00DC11F5" w:rsidRDefault="008D739C" w:rsidP="00C55906">
            <w:pPr>
              <w:widowControl w:val="0"/>
              <w:contextualSpacing/>
              <w:jc w:val="both"/>
            </w:pPr>
            <w:r>
              <w:t>ПК-4</w:t>
            </w:r>
          </w:p>
        </w:tc>
        <w:tc>
          <w:tcPr>
            <w:tcW w:w="1843" w:type="dxa"/>
          </w:tcPr>
          <w:p w:rsidR="008D739C" w:rsidRPr="00DC11F5" w:rsidRDefault="008D739C" w:rsidP="00E80F41">
            <w:pPr>
              <w:widowControl w:val="0"/>
              <w:contextualSpacing/>
              <w:jc w:val="both"/>
            </w:pPr>
            <w:r>
              <w:t>устный</w:t>
            </w:r>
          </w:p>
        </w:tc>
        <w:tc>
          <w:tcPr>
            <w:tcW w:w="5953" w:type="dxa"/>
          </w:tcPr>
          <w:p w:rsidR="008D739C" w:rsidRPr="00DC11F5" w:rsidRDefault="008D739C" w:rsidP="00E80F41">
            <w:pPr>
              <w:tabs>
                <w:tab w:val="left" w:pos="5700"/>
              </w:tabs>
            </w:pPr>
            <w:r>
              <w:t>П</w:t>
            </w:r>
            <w:r w:rsidRPr="00DC11F5">
              <w:t xml:space="preserve">роблемно-аналитическое задание </w:t>
            </w:r>
          </w:p>
        </w:tc>
      </w:tr>
      <w:tr w:rsidR="008D739C" w:rsidRPr="00DC11F5" w:rsidTr="00BB791C">
        <w:tc>
          <w:tcPr>
            <w:tcW w:w="2093" w:type="dxa"/>
            <w:vMerge/>
          </w:tcPr>
          <w:p w:rsidR="008D739C" w:rsidRPr="00DC11F5" w:rsidRDefault="008D739C" w:rsidP="00A96FF5">
            <w:pPr>
              <w:widowControl w:val="0"/>
              <w:contextualSpacing/>
              <w:jc w:val="both"/>
            </w:pPr>
          </w:p>
        </w:tc>
        <w:tc>
          <w:tcPr>
            <w:tcW w:w="1843" w:type="dxa"/>
          </w:tcPr>
          <w:p w:rsidR="008D739C" w:rsidRPr="00DC11F5" w:rsidRDefault="008D739C" w:rsidP="00E80F41">
            <w:r w:rsidRPr="00DC11F5">
              <w:t>письменный</w:t>
            </w:r>
          </w:p>
        </w:tc>
        <w:tc>
          <w:tcPr>
            <w:tcW w:w="5953" w:type="dxa"/>
          </w:tcPr>
          <w:p w:rsidR="008D739C" w:rsidRPr="00DC11F5" w:rsidRDefault="008D739C" w:rsidP="00252B4E">
            <w:r w:rsidRPr="00DC11F5">
              <w:t>Тест</w:t>
            </w:r>
            <w:r>
              <w:t xml:space="preserve">, задачи </w:t>
            </w:r>
          </w:p>
        </w:tc>
      </w:tr>
      <w:tr w:rsidR="008D739C" w:rsidRPr="00DC11F5" w:rsidTr="00A96FF5">
        <w:tc>
          <w:tcPr>
            <w:tcW w:w="2093" w:type="dxa"/>
            <w:vMerge/>
          </w:tcPr>
          <w:p w:rsidR="008D739C" w:rsidRPr="00DC11F5" w:rsidRDefault="008D739C" w:rsidP="00A96FF5">
            <w:pPr>
              <w:widowControl w:val="0"/>
              <w:contextualSpacing/>
              <w:jc w:val="both"/>
            </w:pPr>
          </w:p>
        </w:tc>
        <w:tc>
          <w:tcPr>
            <w:tcW w:w="1843" w:type="dxa"/>
          </w:tcPr>
          <w:p w:rsidR="008D739C" w:rsidRPr="00DC11F5" w:rsidRDefault="008D739C" w:rsidP="00E80F41">
            <w:r w:rsidRPr="00DC11F5">
              <w:t>устный</w:t>
            </w:r>
          </w:p>
        </w:tc>
        <w:tc>
          <w:tcPr>
            <w:tcW w:w="5953" w:type="dxa"/>
          </w:tcPr>
          <w:p w:rsidR="008D739C" w:rsidRPr="00DC11F5" w:rsidRDefault="008D739C" w:rsidP="00E80F41">
            <w:r>
              <w:t>Вопросы к экзамену</w:t>
            </w:r>
          </w:p>
        </w:tc>
      </w:tr>
    </w:tbl>
    <w:p w:rsidR="008D739C" w:rsidRPr="00DC11F5" w:rsidRDefault="008D739C" w:rsidP="00FC3B95">
      <w:pPr>
        <w:ind w:firstLine="567"/>
        <w:jc w:val="both"/>
      </w:pPr>
    </w:p>
    <w:p w:rsidR="008D739C" w:rsidRPr="00DC11F5" w:rsidRDefault="008D739C" w:rsidP="00FC3B95">
      <w:pPr>
        <w:jc w:val="both"/>
        <w:rPr>
          <w:b/>
          <w:lang w:eastAsia="en-US"/>
        </w:rPr>
      </w:pPr>
      <w:r w:rsidRPr="00DC11F5">
        <w:rPr>
          <w:b/>
          <w:lang w:eastAsia="en-US"/>
        </w:rPr>
        <w:t>2.Критерии освоения компетенций</w:t>
      </w:r>
    </w:p>
    <w:p w:rsidR="008D739C" w:rsidRPr="00DC11F5" w:rsidRDefault="008D739C" w:rsidP="00FC3B95">
      <w:pPr>
        <w:jc w:val="both"/>
        <w:rPr>
          <w:lang w:eastAsia="en-US"/>
        </w:rPr>
      </w:pPr>
    </w:p>
    <w:p w:rsidR="008D739C" w:rsidRPr="00DC11F5" w:rsidRDefault="008D7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D739C" w:rsidRDefault="008D739C" w:rsidP="00FC3B95">
      <w:pPr>
        <w:jc w:val="center"/>
        <w:rPr>
          <w:b/>
          <w:bCs/>
          <w:lang w:eastAsia="en-US"/>
        </w:rPr>
      </w:pPr>
    </w:p>
    <w:p w:rsidR="008D739C" w:rsidRDefault="008D739C" w:rsidP="008A7E41">
      <w:pPr>
        <w:jc w:val="center"/>
        <w:rPr>
          <w:b/>
          <w:bCs/>
          <w:lang w:eastAsia="en-US"/>
        </w:rPr>
      </w:pPr>
      <w:r w:rsidRPr="00BF46C4">
        <w:rPr>
          <w:b/>
          <w:bCs/>
          <w:lang w:eastAsia="en-US"/>
        </w:rPr>
        <w:t xml:space="preserve">Критерии оценки знаний студентов </w:t>
      </w:r>
    </w:p>
    <w:p w:rsidR="008D739C" w:rsidRDefault="008D739C" w:rsidP="008A7E41">
      <w:pPr>
        <w:jc w:val="center"/>
        <w:rPr>
          <w:b/>
          <w:bCs/>
          <w:lang w:eastAsia="en-US"/>
        </w:rPr>
      </w:pPr>
      <w:r w:rsidRPr="00BF46C4">
        <w:rPr>
          <w:b/>
          <w:bCs/>
          <w:lang w:eastAsia="en-US"/>
        </w:rPr>
        <w:t>(пороговый уровень сформированности компетенции)</w:t>
      </w:r>
    </w:p>
    <w:p w:rsidR="008D739C" w:rsidRPr="00BF46C4" w:rsidRDefault="008D7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4007"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Отлично</w:t>
            </w:r>
          </w:p>
        </w:tc>
        <w:tc>
          <w:tcPr>
            <w:tcW w:w="4007" w:type="pct"/>
          </w:tcPr>
          <w:p w:rsidR="008D739C" w:rsidRPr="00BF46C4" w:rsidRDefault="008D7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739C" w:rsidRPr="00BF46C4" w:rsidRDefault="008D739C" w:rsidP="00E80F41">
            <w:pPr>
              <w:jc w:val="both"/>
              <w:rPr>
                <w:bCs/>
                <w:lang w:eastAsia="en-US"/>
              </w:rPr>
            </w:pPr>
            <w:r w:rsidRPr="00BF46C4">
              <w:rPr>
                <w:bCs/>
                <w:lang w:eastAsia="en-US"/>
              </w:rPr>
              <w:t>- делает квалифицированные выводы и обобщения;</w:t>
            </w:r>
          </w:p>
          <w:p w:rsidR="008D739C" w:rsidRPr="00BF46C4" w:rsidRDefault="008D739C" w:rsidP="00E80F41">
            <w:pPr>
              <w:jc w:val="both"/>
              <w:rPr>
                <w:bCs/>
                <w:lang w:eastAsia="en-US"/>
              </w:rPr>
            </w:pPr>
            <w:r w:rsidRPr="00BF46C4">
              <w:rPr>
                <w:bCs/>
                <w:lang w:eastAsia="en-US"/>
              </w:rPr>
              <w:t>- владеет на высококвалифицированном уровне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Хорошо</w:t>
            </w:r>
          </w:p>
        </w:tc>
        <w:tc>
          <w:tcPr>
            <w:tcW w:w="4007" w:type="pct"/>
          </w:tcPr>
          <w:p w:rsidR="008D739C" w:rsidRPr="00BF46C4" w:rsidRDefault="008D7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D739C" w:rsidRPr="00BF46C4" w:rsidRDefault="008D7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D739C" w:rsidRPr="00BF46C4" w:rsidRDefault="008D739C" w:rsidP="00E80F41">
            <w:pPr>
              <w:jc w:val="both"/>
              <w:rPr>
                <w:bCs/>
                <w:lang w:eastAsia="en-US"/>
              </w:rPr>
            </w:pPr>
            <w:r w:rsidRPr="00BF46C4">
              <w:rPr>
                <w:bCs/>
                <w:lang w:eastAsia="en-US"/>
              </w:rPr>
              <w:t>- владеет на достаточном уровне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Удовлетворительно</w:t>
            </w:r>
          </w:p>
        </w:tc>
        <w:tc>
          <w:tcPr>
            <w:tcW w:w="4007" w:type="pct"/>
          </w:tcPr>
          <w:p w:rsidR="008D739C" w:rsidRPr="00BF46C4" w:rsidRDefault="008D7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D739C" w:rsidRPr="00BF46C4" w:rsidRDefault="008D7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D739C" w:rsidRPr="00BF46C4" w:rsidRDefault="008D739C" w:rsidP="00E80F41">
            <w:pPr>
              <w:jc w:val="both"/>
              <w:rPr>
                <w:bCs/>
                <w:lang w:eastAsia="en-US"/>
              </w:rPr>
            </w:pPr>
            <w:r w:rsidRPr="00BF46C4">
              <w:rPr>
                <w:bCs/>
                <w:lang w:eastAsia="en-US"/>
              </w:rPr>
              <w:t>- слабо аргументирует научные положения;</w:t>
            </w:r>
          </w:p>
          <w:p w:rsidR="008D739C" w:rsidRPr="00BF46C4" w:rsidRDefault="008D739C" w:rsidP="00E80F41">
            <w:pPr>
              <w:jc w:val="both"/>
              <w:rPr>
                <w:bCs/>
                <w:lang w:eastAsia="en-US"/>
              </w:rPr>
            </w:pPr>
            <w:r w:rsidRPr="00BF46C4">
              <w:rPr>
                <w:bCs/>
                <w:lang w:eastAsia="en-US"/>
              </w:rPr>
              <w:t>- практически не способен сформулировать выводы и обобщения;</w:t>
            </w:r>
          </w:p>
          <w:p w:rsidR="008D739C" w:rsidRPr="00BF46C4" w:rsidRDefault="008D739C" w:rsidP="00E80F41">
            <w:pPr>
              <w:jc w:val="both"/>
              <w:rPr>
                <w:bCs/>
                <w:lang w:eastAsia="en-US"/>
              </w:rPr>
            </w:pPr>
            <w:r w:rsidRPr="00BF46C4">
              <w:rPr>
                <w:bCs/>
                <w:lang w:eastAsia="en-US"/>
              </w:rPr>
              <w:t>- частично владеет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Неудовлетворительно</w:t>
            </w:r>
          </w:p>
        </w:tc>
        <w:tc>
          <w:tcPr>
            <w:tcW w:w="4007" w:type="pct"/>
          </w:tcPr>
          <w:p w:rsidR="008D739C" w:rsidRPr="00BF46C4" w:rsidRDefault="008D739C" w:rsidP="00E80F41">
            <w:pPr>
              <w:jc w:val="both"/>
              <w:rPr>
                <w:bCs/>
                <w:lang w:eastAsia="en-US"/>
              </w:rPr>
            </w:pPr>
            <w:r w:rsidRPr="00BF46C4">
              <w:rPr>
                <w:bCs/>
                <w:lang w:eastAsia="en-US"/>
              </w:rPr>
              <w:t>- студент не усвоил значительной части материала;</w:t>
            </w:r>
          </w:p>
          <w:p w:rsidR="008D739C" w:rsidRPr="00BF46C4" w:rsidRDefault="008D739C" w:rsidP="00E80F41">
            <w:pPr>
              <w:jc w:val="both"/>
              <w:rPr>
                <w:bCs/>
                <w:lang w:eastAsia="en-US"/>
              </w:rPr>
            </w:pPr>
            <w:r w:rsidRPr="00BF46C4">
              <w:rPr>
                <w:bCs/>
                <w:lang w:eastAsia="en-US"/>
              </w:rPr>
              <w:t>-  не может аргументировать научные положения;</w:t>
            </w:r>
          </w:p>
          <w:p w:rsidR="008D739C" w:rsidRPr="00BF46C4" w:rsidRDefault="008D739C" w:rsidP="00E80F41">
            <w:pPr>
              <w:jc w:val="both"/>
              <w:rPr>
                <w:bCs/>
                <w:lang w:eastAsia="en-US"/>
              </w:rPr>
            </w:pPr>
            <w:r w:rsidRPr="00BF46C4">
              <w:rPr>
                <w:bCs/>
                <w:lang w:eastAsia="en-US"/>
              </w:rPr>
              <w:t>- не формулирует квалифицированных выводов и обобщений;</w:t>
            </w:r>
          </w:p>
          <w:p w:rsidR="008D739C" w:rsidRPr="00BF46C4" w:rsidRDefault="008D739C" w:rsidP="00E80F41">
            <w:pPr>
              <w:jc w:val="both"/>
              <w:rPr>
                <w:bCs/>
                <w:lang w:eastAsia="en-US"/>
              </w:rPr>
            </w:pPr>
            <w:r w:rsidRPr="00BF46C4">
              <w:rPr>
                <w:bCs/>
                <w:lang w:eastAsia="en-US"/>
              </w:rPr>
              <w:t>- не владеет системой понятий.</w:t>
            </w:r>
          </w:p>
        </w:tc>
      </w:tr>
    </w:tbl>
    <w:p w:rsidR="008D739C" w:rsidRPr="00BF46C4" w:rsidRDefault="008D739C" w:rsidP="008A7E41">
      <w:pPr>
        <w:jc w:val="center"/>
        <w:rPr>
          <w:bCs/>
          <w:lang w:eastAsia="en-US"/>
        </w:rPr>
      </w:pPr>
    </w:p>
    <w:p w:rsidR="008D739C" w:rsidRPr="00BF46C4" w:rsidRDefault="008D7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D739C" w:rsidRPr="00BF46C4" w:rsidRDefault="008D73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D739C" w:rsidRPr="00BF46C4" w:rsidRDefault="008D7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3629"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Отлично</w:t>
            </w:r>
          </w:p>
        </w:tc>
        <w:tc>
          <w:tcPr>
            <w:tcW w:w="3629" w:type="pct"/>
          </w:tcPr>
          <w:p w:rsidR="008D739C" w:rsidRPr="00BF46C4" w:rsidRDefault="008D7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Хорошо</w:t>
            </w:r>
          </w:p>
        </w:tc>
        <w:tc>
          <w:tcPr>
            <w:tcW w:w="3629" w:type="pct"/>
          </w:tcPr>
          <w:p w:rsidR="008D739C" w:rsidRPr="00BF46C4" w:rsidRDefault="008D7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Удовлетворительно</w:t>
            </w:r>
          </w:p>
        </w:tc>
        <w:tc>
          <w:tcPr>
            <w:tcW w:w="3629" w:type="pct"/>
          </w:tcPr>
          <w:p w:rsidR="008D739C" w:rsidRPr="00BF46C4" w:rsidRDefault="008D7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Неудовлетворительно</w:t>
            </w:r>
          </w:p>
        </w:tc>
        <w:tc>
          <w:tcPr>
            <w:tcW w:w="3629" w:type="pct"/>
          </w:tcPr>
          <w:p w:rsidR="008D739C" w:rsidRPr="00BF46C4" w:rsidRDefault="008D7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D739C" w:rsidRPr="00BF46C4" w:rsidRDefault="008D739C" w:rsidP="008A7E41">
      <w:pPr>
        <w:jc w:val="center"/>
        <w:rPr>
          <w:bCs/>
          <w:lang w:eastAsia="en-US"/>
        </w:rPr>
      </w:pPr>
    </w:p>
    <w:p w:rsidR="008D739C" w:rsidRPr="00BF46C4" w:rsidRDefault="008D7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D739C" w:rsidRPr="00BF46C4" w:rsidRDefault="008D7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8D739C" w:rsidRPr="00BF46C4" w:rsidTr="006A0271">
        <w:trPr>
          <w:jc w:val="center"/>
        </w:trPr>
        <w:tc>
          <w:tcPr>
            <w:tcW w:w="1390"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3610"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Отлично</w:t>
            </w:r>
          </w:p>
        </w:tc>
        <w:tc>
          <w:tcPr>
            <w:tcW w:w="3610" w:type="pct"/>
          </w:tcPr>
          <w:p w:rsidR="008D739C" w:rsidRPr="00BF46C4" w:rsidRDefault="008D7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Хорошо</w:t>
            </w:r>
          </w:p>
        </w:tc>
        <w:tc>
          <w:tcPr>
            <w:tcW w:w="3610" w:type="pct"/>
          </w:tcPr>
          <w:p w:rsidR="008D739C" w:rsidRPr="00BF46C4" w:rsidRDefault="008D7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Удовлетворительно</w:t>
            </w:r>
          </w:p>
        </w:tc>
        <w:tc>
          <w:tcPr>
            <w:tcW w:w="3610" w:type="pct"/>
          </w:tcPr>
          <w:p w:rsidR="008D739C" w:rsidRPr="00BF46C4" w:rsidRDefault="008D7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Неудовлетворительно</w:t>
            </w:r>
          </w:p>
        </w:tc>
        <w:tc>
          <w:tcPr>
            <w:tcW w:w="3610" w:type="pct"/>
          </w:tcPr>
          <w:p w:rsidR="008D739C" w:rsidRPr="00BF46C4" w:rsidRDefault="008D7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D739C" w:rsidRPr="00DC11F5" w:rsidRDefault="008D739C" w:rsidP="00FC3B95">
      <w:pPr>
        <w:ind w:left="360"/>
        <w:jc w:val="both"/>
        <w:rPr>
          <w:b/>
        </w:rPr>
      </w:pPr>
    </w:p>
    <w:p w:rsidR="008D739C" w:rsidRPr="00DC11F5" w:rsidRDefault="008D739C"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739C" w:rsidRDefault="008D739C" w:rsidP="00BB791C">
      <w:pPr>
        <w:pStyle w:val="ListParagraph"/>
        <w:rPr>
          <w:b/>
        </w:rPr>
      </w:pPr>
    </w:p>
    <w:p w:rsidR="008D739C" w:rsidRPr="00DC11F5" w:rsidRDefault="008D7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D739C" w:rsidRPr="003E40CA" w:rsidRDefault="008D739C" w:rsidP="003E40CA">
      <w:pPr>
        <w:tabs>
          <w:tab w:val="center" w:pos="4844"/>
        </w:tabs>
        <w:autoSpaceDE w:val="0"/>
        <w:autoSpaceDN w:val="0"/>
        <w:adjustRightInd w:val="0"/>
        <w:ind w:firstLine="709"/>
        <w:jc w:val="both"/>
        <w:rPr>
          <w:b/>
        </w:rPr>
      </w:pPr>
      <w:r w:rsidRPr="003E40CA">
        <w:rPr>
          <w:b/>
        </w:rPr>
        <w:tab/>
        <w:t>Тесты</w:t>
      </w:r>
    </w:p>
    <w:p w:rsidR="008D739C" w:rsidRPr="00C55906" w:rsidRDefault="008D739C" w:rsidP="004D4CFE">
      <w:pPr>
        <w:pStyle w:val="NormalWeb"/>
        <w:numPr>
          <w:ilvl w:val="0"/>
          <w:numId w:val="41"/>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Имеется ли различие между налогом и сбором согласно НК РФ?</w:t>
      </w:r>
    </w:p>
    <w:p w:rsidR="008D739C" w:rsidRPr="00C55906" w:rsidRDefault="008D739C" w:rsidP="004D4CFE">
      <w:pPr>
        <w:numPr>
          <w:ilvl w:val="0"/>
          <w:numId w:val="42"/>
        </w:numPr>
        <w:ind w:left="0" w:firstLine="709"/>
        <w:jc w:val="both"/>
      </w:pPr>
      <w:r w:rsidRPr="00C55906">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8D739C" w:rsidRPr="00C55906" w:rsidRDefault="008D739C" w:rsidP="004D4CFE">
      <w:pPr>
        <w:pStyle w:val="NormalWeb"/>
        <w:numPr>
          <w:ilvl w:val="0"/>
          <w:numId w:val="42"/>
        </w:numPr>
        <w:shd w:val="clear" w:color="auto" w:fill="FFFFFF"/>
        <w:spacing w:after="0"/>
        <w:ind w:left="0" w:firstLine="709"/>
        <w:jc w:val="both"/>
        <w:rPr>
          <w:rFonts w:ascii="Times New Roman" w:hAnsi="Times New Roman"/>
          <w:color w:val="auto"/>
          <w:sz w:val="24"/>
          <w:szCs w:val="24"/>
        </w:rPr>
      </w:pPr>
      <w:r w:rsidRPr="00C55906">
        <w:rPr>
          <w:rFonts w:ascii="Times New Roman" w:hAnsi="Times New Roman"/>
          <w:color w:val="auto"/>
          <w:sz w:val="24"/>
          <w:szCs w:val="24"/>
        </w:rPr>
        <w:t>налог и сбор – идентичные понятия</w:t>
      </w:r>
    </w:p>
    <w:p w:rsidR="008D739C" w:rsidRPr="00C55906" w:rsidRDefault="008D739C" w:rsidP="004D4CFE">
      <w:pPr>
        <w:pStyle w:val="NormalWeb"/>
        <w:numPr>
          <w:ilvl w:val="0"/>
          <w:numId w:val="42"/>
        </w:numPr>
        <w:shd w:val="clear" w:color="auto" w:fill="FFFFFF"/>
        <w:spacing w:after="0"/>
        <w:ind w:left="0" w:firstLine="709"/>
        <w:jc w:val="both"/>
        <w:rPr>
          <w:rFonts w:ascii="Times New Roman" w:hAnsi="Times New Roman"/>
          <w:color w:val="auto"/>
          <w:sz w:val="24"/>
          <w:szCs w:val="24"/>
        </w:rPr>
      </w:pPr>
      <w:r w:rsidRPr="00C55906">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8D739C" w:rsidRPr="00C55906" w:rsidRDefault="008D739C" w:rsidP="004D4CFE">
      <w:pPr>
        <w:pStyle w:val="NormalWeb"/>
        <w:numPr>
          <w:ilvl w:val="0"/>
          <w:numId w:val="41"/>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Какие функции выполняют налоги?</w:t>
      </w:r>
    </w:p>
    <w:p w:rsidR="008D739C" w:rsidRPr="00C55906" w:rsidRDefault="008D739C" w:rsidP="004D4CFE">
      <w:pPr>
        <w:numPr>
          <w:ilvl w:val="0"/>
          <w:numId w:val="43"/>
        </w:numPr>
        <w:ind w:left="0" w:firstLine="709"/>
        <w:jc w:val="both"/>
      </w:pPr>
      <w:r w:rsidRPr="00C55906">
        <w:t>фискальная и политическая</w:t>
      </w:r>
    </w:p>
    <w:p w:rsidR="008D739C" w:rsidRPr="00C55906" w:rsidRDefault="008D739C" w:rsidP="004D4CFE">
      <w:pPr>
        <w:numPr>
          <w:ilvl w:val="0"/>
          <w:numId w:val="43"/>
        </w:numPr>
        <w:ind w:left="0" w:firstLine="709"/>
        <w:jc w:val="both"/>
      </w:pPr>
      <w:r w:rsidRPr="00C55906">
        <w:t>фискальная и социальная</w:t>
      </w:r>
    </w:p>
    <w:p w:rsidR="008D739C" w:rsidRPr="00C55906" w:rsidRDefault="008D739C" w:rsidP="004D4CFE">
      <w:pPr>
        <w:numPr>
          <w:ilvl w:val="0"/>
          <w:numId w:val="43"/>
        </w:numPr>
        <w:ind w:left="0" w:firstLine="709"/>
        <w:jc w:val="both"/>
      </w:pPr>
      <w:r w:rsidRPr="00C55906">
        <w:t>экономическая и политическая</w:t>
      </w:r>
    </w:p>
    <w:p w:rsidR="008D739C" w:rsidRPr="00C55906" w:rsidRDefault="008D739C" w:rsidP="004D4CFE">
      <w:pPr>
        <w:numPr>
          <w:ilvl w:val="0"/>
          <w:numId w:val="43"/>
        </w:numPr>
        <w:ind w:left="0" w:firstLine="709"/>
        <w:jc w:val="both"/>
      </w:pPr>
      <w:r w:rsidRPr="00C55906">
        <w:t>фискальная и экономическая</w:t>
      </w:r>
    </w:p>
    <w:p w:rsidR="008D739C" w:rsidRPr="00C55906" w:rsidRDefault="008D739C" w:rsidP="004D4CFE">
      <w:pPr>
        <w:pStyle w:val="NormalWeb"/>
        <w:numPr>
          <w:ilvl w:val="0"/>
          <w:numId w:val="41"/>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Какой из перечисленных налогов полностью поступает в федеральный бюджет?</w:t>
      </w:r>
    </w:p>
    <w:p w:rsidR="008D739C" w:rsidRPr="00C55906" w:rsidRDefault="008D739C" w:rsidP="004D4CFE">
      <w:pPr>
        <w:numPr>
          <w:ilvl w:val="0"/>
          <w:numId w:val="44"/>
        </w:numPr>
        <w:ind w:left="0" w:firstLine="709"/>
        <w:jc w:val="both"/>
      </w:pPr>
      <w:r w:rsidRPr="00C55906">
        <w:t>налог на имущество организаций</w:t>
      </w:r>
    </w:p>
    <w:p w:rsidR="008D739C" w:rsidRPr="00C55906" w:rsidRDefault="008D739C" w:rsidP="004D4CFE">
      <w:pPr>
        <w:numPr>
          <w:ilvl w:val="0"/>
          <w:numId w:val="44"/>
        </w:numPr>
        <w:ind w:left="0" w:firstLine="709"/>
        <w:jc w:val="both"/>
      </w:pPr>
      <w:r w:rsidRPr="00C55906">
        <w:t>НДС</w:t>
      </w:r>
    </w:p>
    <w:p w:rsidR="008D739C" w:rsidRPr="00C55906" w:rsidRDefault="008D739C" w:rsidP="004D4CFE">
      <w:pPr>
        <w:numPr>
          <w:ilvl w:val="0"/>
          <w:numId w:val="44"/>
        </w:numPr>
        <w:ind w:left="0" w:firstLine="709"/>
        <w:jc w:val="both"/>
      </w:pPr>
      <w:r w:rsidRPr="00C55906">
        <w:t>налог на прибыль организаций    </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Укажите виды ставок налогов (дать более полный ответ):</w:t>
      </w:r>
    </w:p>
    <w:p w:rsidR="008D739C" w:rsidRPr="00C55906" w:rsidRDefault="008D739C" w:rsidP="004D4CFE">
      <w:pPr>
        <w:numPr>
          <w:ilvl w:val="0"/>
          <w:numId w:val="45"/>
        </w:numPr>
        <w:ind w:left="0" w:firstLine="709"/>
        <w:jc w:val="both"/>
      </w:pPr>
      <w:r w:rsidRPr="00C55906">
        <w:t>твердые, пропорциональные и прогрессивные</w:t>
      </w:r>
    </w:p>
    <w:p w:rsidR="008D739C" w:rsidRPr="00C55906" w:rsidRDefault="008D739C" w:rsidP="004D4CFE">
      <w:pPr>
        <w:numPr>
          <w:ilvl w:val="0"/>
          <w:numId w:val="45"/>
        </w:numPr>
        <w:ind w:left="0" w:firstLine="709"/>
        <w:jc w:val="both"/>
      </w:pPr>
      <w:r w:rsidRPr="00C55906">
        <w:t>твердые, адвалорные и комбинированные</w:t>
      </w:r>
    </w:p>
    <w:p w:rsidR="008D739C" w:rsidRPr="00C55906" w:rsidRDefault="008D739C" w:rsidP="004D4CFE">
      <w:pPr>
        <w:numPr>
          <w:ilvl w:val="0"/>
          <w:numId w:val="45"/>
        </w:numPr>
        <w:ind w:left="0" w:firstLine="709"/>
        <w:jc w:val="both"/>
      </w:pPr>
      <w:r w:rsidRPr="00C55906">
        <w:t>пропорциональные, прогрессивные и регрессивные;</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Какие налоги называют прямыми?</w:t>
      </w:r>
    </w:p>
    <w:p w:rsidR="008D739C" w:rsidRPr="00C55906" w:rsidRDefault="008D739C" w:rsidP="004D4CFE">
      <w:pPr>
        <w:numPr>
          <w:ilvl w:val="0"/>
          <w:numId w:val="46"/>
        </w:numPr>
        <w:ind w:left="0" w:firstLine="709"/>
        <w:jc w:val="both"/>
      </w:pPr>
      <w:r w:rsidRPr="00C55906">
        <w:t>налоги, взимаемые при совершении определенных действий</w:t>
      </w:r>
    </w:p>
    <w:p w:rsidR="008D739C" w:rsidRPr="00C55906" w:rsidRDefault="008D739C" w:rsidP="004D4CFE">
      <w:pPr>
        <w:numPr>
          <w:ilvl w:val="0"/>
          <w:numId w:val="46"/>
        </w:numPr>
        <w:ind w:left="0" w:firstLine="709"/>
        <w:jc w:val="both"/>
      </w:pPr>
      <w:r w:rsidRPr="00C55906">
        <w:t>налоги на потребление</w:t>
      </w:r>
    </w:p>
    <w:p w:rsidR="008D739C" w:rsidRPr="00C55906" w:rsidRDefault="008D739C" w:rsidP="004D4CFE">
      <w:pPr>
        <w:numPr>
          <w:ilvl w:val="0"/>
          <w:numId w:val="46"/>
        </w:numPr>
        <w:ind w:left="0" w:firstLine="709"/>
        <w:jc w:val="both"/>
      </w:pPr>
      <w:r w:rsidRPr="00C55906">
        <w:t>налоги на доходы и имущество</w:t>
      </w:r>
    </w:p>
    <w:p w:rsidR="008D739C" w:rsidRPr="00C55906" w:rsidRDefault="008D739C" w:rsidP="004D4CFE">
      <w:pPr>
        <w:numPr>
          <w:ilvl w:val="0"/>
          <w:numId w:val="46"/>
        </w:numPr>
        <w:ind w:left="0" w:firstLine="709"/>
        <w:jc w:val="both"/>
      </w:pPr>
      <w:r w:rsidRPr="00C55906">
        <w:t>налоги на отдельные товары и услуги</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Какие налоги называют косвенными?</w:t>
      </w:r>
    </w:p>
    <w:p w:rsidR="008D739C" w:rsidRPr="00C55906" w:rsidRDefault="008D739C" w:rsidP="004D4CFE">
      <w:pPr>
        <w:numPr>
          <w:ilvl w:val="0"/>
          <w:numId w:val="47"/>
        </w:numPr>
        <w:ind w:left="0" w:firstLine="709"/>
        <w:jc w:val="both"/>
      </w:pPr>
      <w:r w:rsidRPr="00C55906">
        <w:t>налоги, уменьшающие величину прибыли, остающейся в распоряжении предприятия.</w:t>
      </w:r>
    </w:p>
    <w:p w:rsidR="008D739C" w:rsidRPr="00C55906" w:rsidRDefault="008D739C" w:rsidP="004D4CFE">
      <w:pPr>
        <w:numPr>
          <w:ilvl w:val="0"/>
          <w:numId w:val="47"/>
        </w:numPr>
        <w:ind w:left="0" w:firstLine="709"/>
        <w:jc w:val="both"/>
      </w:pPr>
      <w:r w:rsidRPr="00C55906">
        <w:t>товаров или тариф за услугу</w:t>
      </w:r>
    </w:p>
    <w:p w:rsidR="008D739C" w:rsidRPr="00C55906" w:rsidRDefault="008D739C" w:rsidP="004D4CFE">
      <w:pPr>
        <w:numPr>
          <w:ilvl w:val="0"/>
          <w:numId w:val="47"/>
        </w:numPr>
        <w:ind w:left="0" w:firstLine="709"/>
        <w:jc w:val="both"/>
      </w:pPr>
      <w:r w:rsidRPr="00C55906">
        <w:t>налоги на доходы и имущество</w:t>
      </w:r>
    </w:p>
    <w:p w:rsidR="008D739C" w:rsidRPr="00C55906" w:rsidRDefault="008D739C" w:rsidP="004D4CFE">
      <w:pPr>
        <w:numPr>
          <w:ilvl w:val="0"/>
          <w:numId w:val="47"/>
        </w:numPr>
        <w:ind w:left="0" w:firstLine="709"/>
        <w:jc w:val="both"/>
      </w:pPr>
      <w:r w:rsidRPr="00C55906">
        <w:t>налоги на товары и услуги, включаемые в качестве самостоятельного элемента в цену</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Какие из перечисленных структур входят в систему налоговых органов РФ?</w:t>
      </w:r>
    </w:p>
    <w:p w:rsidR="008D739C" w:rsidRPr="00C55906" w:rsidRDefault="008D739C" w:rsidP="004D4CFE">
      <w:pPr>
        <w:numPr>
          <w:ilvl w:val="0"/>
          <w:numId w:val="48"/>
        </w:numPr>
        <w:ind w:left="0" w:firstLine="709"/>
        <w:jc w:val="both"/>
      </w:pPr>
      <w:r w:rsidRPr="00C55906">
        <w:t>таможенные органы и их территориальные подразделения</w:t>
      </w:r>
    </w:p>
    <w:p w:rsidR="008D739C" w:rsidRPr="00C55906" w:rsidRDefault="008D739C" w:rsidP="004D4CFE">
      <w:pPr>
        <w:numPr>
          <w:ilvl w:val="0"/>
          <w:numId w:val="48"/>
        </w:numPr>
        <w:ind w:left="0" w:firstLine="709"/>
        <w:jc w:val="both"/>
      </w:pPr>
      <w:r w:rsidRPr="00C55906">
        <w:t>органы государственных внебюджетных фондов</w:t>
      </w:r>
    </w:p>
    <w:p w:rsidR="008D739C" w:rsidRPr="00C55906" w:rsidRDefault="008D739C" w:rsidP="004D4CFE">
      <w:pPr>
        <w:numPr>
          <w:ilvl w:val="0"/>
          <w:numId w:val="48"/>
        </w:numPr>
        <w:ind w:left="0" w:firstLine="709"/>
        <w:jc w:val="both"/>
      </w:pPr>
      <w:r w:rsidRPr="00C55906">
        <w:t>ФНС РФ и его территориальные подразделения</w:t>
      </w:r>
    </w:p>
    <w:p w:rsidR="008D739C" w:rsidRPr="00C55906" w:rsidRDefault="008D739C" w:rsidP="004D4CFE">
      <w:pPr>
        <w:numPr>
          <w:ilvl w:val="0"/>
          <w:numId w:val="48"/>
        </w:numPr>
        <w:ind w:left="0" w:firstLine="709"/>
        <w:jc w:val="both"/>
      </w:pPr>
      <w:r w:rsidRPr="00C55906">
        <w:t>органы внутренних дел     </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Когда прекращается обязанность по уплате налога?</w:t>
      </w:r>
    </w:p>
    <w:p w:rsidR="008D739C" w:rsidRPr="00C55906" w:rsidRDefault="008D739C" w:rsidP="004D4CFE">
      <w:pPr>
        <w:numPr>
          <w:ilvl w:val="0"/>
          <w:numId w:val="49"/>
        </w:numPr>
        <w:ind w:left="0" w:firstLine="709"/>
        <w:jc w:val="both"/>
      </w:pPr>
      <w:r w:rsidRPr="00C55906">
        <w:t>при получении инвестиционного налогового кредита</w:t>
      </w:r>
    </w:p>
    <w:p w:rsidR="008D739C" w:rsidRPr="00C55906" w:rsidRDefault="008D739C" w:rsidP="004D4CFE">
      <w:pPr>
        <w:numPr>
          <w:ilvl w:val="0"/>
          <w:numId w:val="49"/>
        </w:numPr>
        <w:ind w:left="0" w:firstLine="709"/>
        <w:jc w:val="both"/>
      </w:pPr>
      <w:r w:rsidRPr="00C55906">
        <w:t>при получении отсрочки, рассрочки по уплате платежа</w:t>
      </w:r>
    </w:p>
    <w:p w:rsidR="008D739C" w:rsidRPr="00C55906" w:rsidRDefault="008D739C" w:rsidP="004D4CFE">
      <w:pPr>
        <w:numPr>
          <w:ilvl w:val="0"/>
          <w:numId w:val="49"/>
        </w:numPr>
        <w:ind w:left="0" w:firstLine="709"/>
        <w:jc w:val="both"/>
      </w:pPr>
      <w:r w:rsidRPr="00C55906">
        <w:t>при уплате налога</w:t>
      </w:r>
    </w:p>
    <w:p w:rsidR="008D739C" w:rsidRPr="00C55906" w:rsidRDefault="008D739C" w:rsidP="004D4CFE">
      <w:pPr>
        <w:numPr>
          <w:ilvl w:val="0"/>
          <w:numId w:val="49"/>
        </w:numPr>
        <w:ind w:left="0" w:firstLine="709"/>
        <w:jc w:val="both"/>
      </w:pPr>
      <w:r w:rsidRPr="00C55906">
        <w:t>при банкротстве предприятия</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8D739C" w:rsidRPr="00C55906" w:rsidRDefault="008D739C" w:rsidP="004D4CFE">
      <w:pPr>
        <w:numPr>
          <w:ilvl w:val="0"/>
          <w:numId w:val="50"/>
        </w:numPr>
        <w:ind w:left="0" w:firstLine="709"/>
        <w:jc w:val="both"/>
      </w:pPr>
      <w:r w:rsidRPr="00C55906">
        <w:t>финансовые органы</w:t>
      </w:r>
    </w:p>
    <w:p w:rsidR="008D739C" w:rsidRPr="00C55906" w:rsidRDefault="008D739C" w:rsidP="004D4CFE">
      <w:pPr>
        <w:numPr>
          <w:ilvl w:val="0"/>
          <w:numId w:val="50"/>
        </w:numPr>
        <w:ind w:left="0" w:firstLine="709"/>
        <w:jc w:val="both"/>
      </w:pPr>
      <w:r w:rsidRPr="00C55906">
        <w:t>налоговые органы</w:t>
      </w:r>
    </w:p>
    <w:p w:rsidR="008D739C" w:rsidRPr="00C55906" w:rsidRDefault="008D739C" w:rsidP="004D4CFE">
      <w:pPr>
        <w:numPr>
          <w:ilvl w:val="0"/>
          <w:numId w:val="50"/>
        </w:numPr>
        <w:ind w:left="0" w:firstLine="709"/>
        <w:jc w:val="both"/>
      </w:pPr>
      <w:r w:rsidRPr="00C55906">
        <w:t>судебные органы     </w:t>
      </w:r>
    </w:p>
    <w:p w:rsidR="008D739C" w:rsidRPr="00C55906" w:rsidRDefault="008D739C" w:rsidP="004D4CFE">
      <w:pPr>
        <w:numPr>
          <w:ilvl w:val="0"/>
          <w:numId w:val="50"/>
        </w:numPr>
        <w:ind w:left="0" w:firstLine="709"/>
        <w:jc w:val="both"/>
      </w:pPr>
      <w:r w:rsidRPr="00C55906">
        <w:t>правительство или администрация соответствующего уровня</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В каких случаях приостанавливаются операции по счетам налогоплательщиков в банке?</w:t>
      </w:r>
    </w:p>
    <w:p w:rsidR="008D739C" w:rsidRPr="00C55906" w:rsidRDefault="008D739C" w:rsidP="004D4CFE">
      <w:pPr>
        <w:numPr>
          <w:ilvl w:val="0"/>
          <w:numId w:val="51"/>
        </w:numPr>
        <w:ind w:left="0" w:firstLine="709"/>
        <w:jc w:val="both"/>
      </w:pPr>
      <w:r w:rsidRPr="00C55906">
        <w:t>в случае отказа налогоплательщика представить налоговую декларацию</w:t>
      </w:r>
    </w:p>
    <w:p w:rsidR="008D739C" w:rsidRPr="00C55906" w:rsidRDefault="008D739C" w:rsidP="004D4CFE">
      <w:pPr>
        <w:numPr>
          <w:ilvl w:val="0"/>
          <w:numId w:val="51"/>
        </w:numPr>
        <w:ind w:left="0" w:firstLine="709"/>
        <w:jc w:val="both"/>
      </w:pPr>
      <w:r w:rsidRPr="00C55906">
        <w:t>при неуплате пени</w:t>
      </w:r>
    </w:p>
    <w:p w:rsidR="008D739C" w:rsidRPr="00C55906" w:rsidRDefault="008D739C" w:rsidP="004D4CFE">
      <w:pPr>
        <w:numPr>
          <w:ilvl w:val="0"/>
          <w:numId w:val="51"/>
        </w:numPr>
        <w:ind w:left="0" w:firstLine="709"/>
        <w:jc w:val="both"/>
      </w:pPr>
      <w:r w:rsidRPr="00C55906">
        <w:t>в случае отказа допустить налоговый орган к проведению инвентаризации имущества налогоплательщика</w:t>
      </w:r>
    </w:p>
    <w:p w:rsidR="008D739C" w:rsidRPr="00C55906" w:rsidRDefault="008D739C" w:rsidP="004D4CFE">
      <w:pPr>
        <w:numPr>
          <w:ilvl w:val="0"/>
          <w:numId w:val="51"/>
        </w:numPr>
        <w:ind w:left="0" w:firstLine="709"/>
        <w:jc w:val="both"/>
      </w:pPr>
      <w:r w:rsidRPr="00C55906">
        <w:t>при неуплате налогов в установленный срок</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8D739C" w:rsidRPr="00C55906" w:rsidRDefault="008D739C" w:rsidP="004D4CFE">
      <w:pPr>
        <w:numPr>
          <w:ilvl w:val="0"/>
          <w:numId w:val="52"/>
        </w:numPr>
        <w:ind w:left="0" w:firstLine="709"/>
        <w:jc w:val="both"/>
      </w:pPr>
      <w:r w:rsidRPr="00C55906">
        <w:t>10 дней</w:t>
      </w:r>
    </w:p>
    <w:p w:rsidR="008D739C" w:rsidRPr="00C55906" w:rsidRDefault="008D739C" w:rsidP="004D4CFE">
      <w:pPr>
        <w:numPr>
          <w:ilvl w:val="0"/>
          <w:numId w:val="52"/>
        </w:numPr>
        <w:ind w:left="0" w:firstLine="709"/>
        <w:jc w:val="both"/>
      </w:pPr>
      <w:r w:rsidRPr="00C55906">
        <w:t>5 дней</w:t>
      </w:r>
    </w:p>
    <w:p w:rsidR="008D739C" w:rsidRPr="00C55906" w:rsidRDefault="008D739C" w:rsidP="004D4CFE">
      <w:pPr>
        <w:numPr>
          <w:ilvl w:val="0"/>
          <w:numId w:val="52"/>
        </w:numPr>
        <w:ind w:left="0" w:firstLine="709"/>
        <w:jc w:val="both"/>
      </w:pPr>
      <w:r w:rsidRPr="00C55906">
        <w:t>15 дней</w:t>
      </w:r>
    </w:p>
    <w:p w:rsidR="008D739C" w:rsidRPr="00C55906" w:rsidRDefault="008D739C" w:rsidP="004D4CFE">
      <w:pPr>
        <w:numPr>
          <w:ilvl w:val="0"/>
          <w:numId w:val="52"/>
        </w:numPr>
        <w:ind w:left="0" w:firstLine="709"/>
        <w:jc w:val="both"/>
      </w:pPr>
      <w:r w:rsidRPr="00C55906">
        <w:t>30 дней</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Дайте определение налоговой системы</w:t>
      </w:r>
    </w:p>
    <w:p w:rsidR="008D739C" w:rsidRPr="00C55906" w:rsidRDefault="008D739C" w:rsidP="004D4CFE">
      <w:pPr>
        <w:numPr>
          <w:ilvl w:val="0"/>
          <w:numId w:val="53"/>
        </w:numPr>
        <w:ind w:left="0" w:firstLine="709"/>
        <w:jc w:val="both"/>
      </w:pPr>
      <w:r w:rsidRPr="00C55906">
        <w:t>налоги и налоговые органы образуют в совокупности налоговую систему</w:t>
      </w:r>
    </w:p>
    <w:p w:rsidR="008D739C" w:rsidRPr="00C55906" w:rsidRDefault="008D739C" w:rsidP="004D4CFE">
      <w:pPr>
        <w:numPr>
          <w:ilvl w:val="0"/>
          <w:numId w:val="53"/>
        </w:numPr>
        <w:ind w:left="0" w:firstLine="709"/>
        <w:jc w:val="both"/>
      </w:pPr>
      <w:r w:rsidRPr="00C55906">
        <w:t>налоговую систему РФ образуют Министерство РФ по налогам и сборам и его территориальные подразделения</w:t>
      </w:r>
    </w:p>
    <w:p w:rsidR="008D739C" w:rsidRPr="00C55906" w:rsidRDefault="008D739C" w:rsidP="004D4CFE">
      <w:pPr>
        <w:numPr>
          <w:ilvl w:val="0"/>
          <w:numId w:val="53"/>
        </w:numPr>
        <w:ind w:left="0" w:firstLine="709"/>
        <w:jc w:val="both"/>
      </w:pPr>
      <w:r w:rsidRPr="00C55906">
        <w:t>совокупность налогов, действующих на территории страны, правовых форм, методов и принципов их взимания образуют налоговую систему</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8D739C" w:rsidRPr="00C55906" w:rsidRDefault="008D739C" w:rsidP="004D4CFE">
      <w:pPr>
        <w:numPr>
          <w:ilvl w:val="0"/>
          <w:numId w:val="54"/>
        </w:numPr>
        <w:ind w:left="0" w:firstLine="709"/>
        <w:jc w:val="both"/>
      </w:pPr>
      <w:r w:rsidRPr="00C55906">
        <w:t>пеня   </w:t>
      </w:r>
    </w:p>
    <w:p w:rsidR="008D739C" w:rsidRPr="00C55906" w:rsidRDefault="008D739C" w:rsidP="004D4CFE">
      <w:pPr>
        <w:numPr>
          <w:ilvl w:val="0"/>
          <w:numId w:val="54"/>
        </w:numPr>
        <w:ind w:left="0" w:firstLine="709"/>
        <w:jc w:val="both"/>
      </w:pPr>
      <w:r w:rsidRPr="00C55906">
        <w:t>приостановление операций по счетам налогоплательщика</w:t>
      </w:r>
    </w:p>
    <w:p w:rsidR="008D739C" w:rsidRPr="00C55906" w:rsidRDefault="008D739C" w:rsidP="004D4CFE">
      <w:pPr>
        <w:numPr>
          <w:ilvl w:val="0"/>
          <w:numId w:val="54"/>
        </w:numPr>
        <w:ind w:left="0" w:firstLine="709"/>
        <w:jc w:val="both"/>
      </w:pPr>
      <w:r w:rsidRPr="00C55906">
        <w:t>поручительство</w:t>
      </w:r>
    </w:p>
    <w:p w:rsidR="008D739C" w:rsidRPr="00C55906" w:rsidRDefault="008D739C" w:rsidP="004D4CFE">
      <w:pPr>
        <w:numPr>
          <w:ilvl w:val="0"/>
          <w:numId w:val="54"/>
        </w:numPr>
        <w:ind w:left="0" w:firstLine="709"/>
        <w:jc w:val="both"/>
      </w:pPr>
      <w:r w:rsidRPr="00C55906">
        <w:t>арест имущества</w:t>
      </w:r>
    </w:p>
    <w:p w:rsidR="008D739C" w:rsidRPr="00C55906" w:rsidRDefault="008D739C" w:rsidP="004D4CFE">
      <w:pPr>
        <w:numPr>
          <w:ilvl w:val="0"/>
          <w:numId w:val="54"/>
        </w:numPr>
        <w:ind w:left="0" w:firstLine="709"/>
        <w:jc w:val="both"/>
      </w:pPr>
      <w:r w:rsidRPr="00C55906">
        <w:t>+гарантия</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Где могут быть обжалованы акты налоговых органов и действия их должностных лиц?</w:t>
      </w:r>
    </w:p>
    <w:p w:rsidR="008D739C" w:rsidRPr="00C55906" w:rsidRDefault="008D739C" w:rsidP="004D4CFE">
      <w:pPr>
        <w:numPr>
          <w:ilvl w:val="0"/>
          <w:numId w:val="55"/>
        </w:numPr>
        <w:ind w:left="0" w:firstLine="709"/>
        <w:jc w:val="both"/>
      </w:pPr>
      <w:r w:rsidRPr="00C55906">
        <w:t>в вышестоящем налоговом органе</w:t>
      </w:r>
    </w:p>
    <w:p w:rsidR="008D739C" w:rsidRPr="00C55906" w:rsidRDefault="008D739C" w:rsidP="004D4CFE">
      <w:pPr>
        <w:numPr>
          <w:ilvl w:val="0"/>
          <w:numId w:val="55"/>
        </w:numPr>
        <w:ind w:left="0" w:firstLine="709"/>
        <w:jc w:val="both"/>
      </w:pPr>
      <w:r w:rsidRPr="00C55906">
        <w:t>в суде</w:t>
      </w:r>
    </w:p>
    <w:p w:rsidR="008D739C" w:rsidRPr="00C55906" w:rsidRDefault="008D739C" w:rsidP="004D4CFE">
      <w:pPr>
        <w:numPr>
          <w:ilvl w:val="0"/>
          <w:numId w:val="55"/>
        </w:numPr>
        <w:ind w:left="0" w:firstLine="709"/>
        <w:jc w:val="both"/>
      </w:pPr>
      <w:r w:rsidRPr="00C55906">
        <w:t>в вышестоящем налоговом органе или в суде</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8D739C" w:rsidRPr="00C55906" w:rsidRDefault="008D739C" w:rsidP="004D4CFE">
      <w:pPr>
        <w:numPr>
          <w:ilvl w:val="0"/>
          <w:numId w:val="56"/>
        </w:numPr>
        <w:ind w:left="0" w:firstLine="709"/>
        <w:jc w:val="both"/>
      </w:pPr>
      <w:r w:rsidRPr="00C55906">
        <w:t>не чаще 1 раза в 2 года</w:t>
      </w:r>
    </w:p>
    <w:p w:rsidR="008D739C" w:rsidRPr="00C55906" w:rsidRDefault="008D739C" w:rsidP="004D4CFE">
      <w:pPr>
        <w:numPr>
          <w:ilvl w:val="0"/>
          <w:numId w:val="56"/>
        </w:numPr>
        <w:ind w:left="0" w:firstLine="709"/>
        <w:jc w:val="both"/>
      </w:pPr>
      <w:r w:rsidRPr="00C55906">
        <w:t>не чаще 1 раза в 3 года</w:t>
      </w:r>
    </w:p>
    <w:p w:rsidR="008D739C" w:rsidRPr="00C55906" w:rsidRDefault="008D739C" w:rsidP="004D4CFE">
      <w:pPr>
        <w:numPr>
          <w:ilvl w:val="0"/>
          <w:numId w:val="56"/>
        </w:numPr>
        <w:ind w:left="0" w:firstLine="709"/>
        <w:jc w:val="both"/>
      </w:pPr>
      <w:r w:rsidRPr="00C55906">
        <w:t>не чаще 1 раза за 1 календарный год</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Какова максимальная продолжительность выездной налоговой проверки организации?</w:t>
      </w:r>
    </w:p>
    <w:p w:rsidR="008D739C" w:rsidRPr="00C55906" w:rsidRDefault="008D739C" w:rsidP="004D4CFE">
      <w:pPr>
        <w:numPr>
          <w:ilvl w:val="0"/>
          <w:numId w:val="57"/>
        </w:numPr>
        <w:ind w:left="0" w:firstLine="709"/>
        <w:jc w:val="both"/>
      </w:pPr>
      <w:r w:rsidRPr="00C55906">
        <w:t>не более двух месяцев</w:t>
      </w:r>
    </w:p>
    <w:p w:rsidR="008D739C" w:rsidRPr="00C55906" w:rsidRDefault="008D739C" w:rsidP="004D4CFE">
      <w:pPr>
        <w:numPr>
          <w:ilvl w:val="0"/>
          <w:numId w:val="57"/>
        </w:numPr>
        <w:ind w:left="0" w:firstLine="709"/>
        <w:jc w:val="both"/>
      </w:pPr>
      <w:r w:rsidRPr="00C55906">
        <w:t>3 месяца</w:t>
      </w:r>
    </w:p>
    <w:p w:rsidR="008D739C" w:rsidRPr="00C55906" w:rsidRDefault="008D739C" w:rsidP="004D4CFE">
      <w:pPr>
        <w:numPr>
          <w:ilvl w:val="0"/>
          <w:numId w:val="57"/>
        </w:numPr>
        <w:ind w:left="0" w:firstLine="709"/>
        <w:jc w:val="both"/>
      </w:pPr>
      <w:r w:rsidRPr="00C55906">
        <w:t>4 месяца</w:t>
      </w:r>
    </w:p>
    <w:p w:rsidR="008D739C" w:rsidRPr="00C55906" w:rsidRDefault="008D739C" w:rsidP="004D4CFE">
      <w:pPr>
        <w:numPr>
          <w:ilvl w:val="0"/>
          <w:numId w:val="57"/>
        </w:numPr>
        <w:ind w:left="0" w:firstLine="709"/>
        <w:jc w:val="both"/>
      </w:pPr>
      <w:r w:rsidRPr="00C55906">
        <w:t>6 месяцев</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В рамках выездной налоговой проверки может быть проверен период:</w:t>
      </w:r>
    </w:p>
    <w:p w:rsidR="008D739C" w:rsidRPr="00C55906" w:rsidRDefault="008D739C" w:rsidP="004D4CFE">
      <w:pPr>
        <w:numPr>
          <w:ilvl w:val="0"/>
          <w:numId w:val="58"/>
        </w:numPr>
        <w:ind w:left="0" w:firstLine="709"/>
        <w:jc w:val="both"/>
      </w:pPr>
      <w:r w:rsidRPr="00C55906">
        <w:t>не превышающий три календарных года, предшествующих году, в котором вынесено решение о проведении проверки</w:t>
      </w:r>
    </w:p>
    <w:p w:rsidR="008D739C" w:rsidRPr="00C55906" w:rsidRDefault="008D739C" w:rsidP="004D4CFE">
      <w:pPr>
        <w:numPr>
          <w:ilvl w:val="0"/>
          <w:numId w:val="58"/>
        </w:numPr>
        <w:ind w:left="0" w:firstLine="709"/>
        <w:jc w:val="both"/>
      </w:pPr>
      <w:r w:rsidRPr="00C55906">
        <w:t>пять календарных лет, предшествующих году, в котором вынесено решение о проведении проверки</w:t>
      </w:r>
    </w:p>
    <w:p w:rsidR="008D739C" w:rsidRPr="00C55906" w:rsidRDefault="008D739C" w:rsidP="004D4CFE">
      <w:pPr>
        <w:numPr>
          <w:ilvl w:val="0"/>
          <w:numId w:val="58"/>
        </w:numPr>
        <w:ind w:left="0" w:firstLine="709"/>
        <w:jc w:val="both"/>
      </w:pPr>
      <w:r w:rsidRPr="00C55906">
        <w:t>не превышающий два календарных года, предшествующих году, в котором вынесено решение о проведении проверки</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8D739C" w:rsidRPr="00C55906" w:rsidRDefault="008D739C" w:rsidP="004D4CFE">
      <w:pPr>
        <w:numPr>
          <w:ilvl w:val="0"/>
          <w:numId w:val="59"/>
        </w:numPr>
        <w:ind w:left="0" w:firstLine="709"/>
        <w:jc w:val="both"/>
      </w:pPr>
      <w:r w:rsidRPr="00C55906">
        <w:t>нет     </w:t>
      </w:r>
    </w:p>
    <w:p w:rsidR="008D739C" w:rsidRPr="00C55906" w:rsidRDefault="008D739C" w:rsidP="004D4CFE">
      <w:pPr>
        <w:numPr>
          <w:ilvl w:val="0"/>
          <w:numId w:val="59"/>
        </w:numPr>
        <w:ind w:left="0" w:firstLine="709"/>
        <w:jc w:val="both"/>
      </w:pPr>
      <w:r w:rsidRPr="00C55906">
        <w:t>да, размер штрафа уменьшается на 50 %</w:t>
      </w:r>
    </w:p>
    <w:p w:rsidR="008D739C" w:rsidRPr="00C55906" w:rsidRDefault="008D739C" w:rsidP="004D4CFE">
      <w:pPr>
        <w:numPr>
          <w:ilvl w:val="0"/>
          <w:numId w:val="59"/>
        </w:numPr>
        <w:ind w:left="0" w:firstLine="709"/>
        <w:jc w:val="both"/>
      </w:pPr>
      <w:r w:rsidRPr="00C55906">
        <w:t>да, размер штрафа уменьшается не менее, чем в 2 раза</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8D739C" w:rsidRPr="00C55906" w:rsidRDefault="008D739C" w:rsidP="004D4CFE">
      <w:pPr>
        <w:numPr>
          <w:ilvl w:val="0"/>
          <w:numId w:val="60"/>
        </w:numPr>
        <w:ind w:left="0" w:firstLine="709"/>
        <w:jc w:val="both"/>
      </w:pPr>
      <w:r w:rsidRPr="00C55906">
        <w:t>нет</w:t>
      </w:r>
    </w:p>
    <w:p w:rsidR="008D739C" w:rsidRPr="00C55906" w:rsidRDefault="008D739C" w:rsidP="004D4CFE">
      <w:pPr>
        <w:numPr>
          <w:ilvl w:val="0"/>
          <w:numId w:val="60"/>
        </w:numPr>
        <w:ind w:left="0" w:firstLine="709"/>
        <w:jc w:val="both"/>
      </w:pPr>
      <w:r w:rsidRPr="00C55906">
        <w:t>да, с санкции прокурора</w:t>
      </w:r>
    </w:p>
    <w:p w:rsidR="008D739C" w:rsidRPr="00C55906" w:rsidRDefault="008D739C" w:rsidP="004D4CFE">
      <w:pPr>
        <w:numPr>
          <w:ilvl w:val="0"/>
          <w:numId w:val="60"/>
        </w:numPr>
        <w:ind w:left="0" w:firstLine="709"/>
        <w:jc w:val="both"/>
      </w:pPr>
      <w:r w:rsidRPr="00C55906">
        <w:t>да, в случае, когда есть основания полагать, что эти документы могут быть уничтожены, сокрыты, изменены, заменены</w:t>
      </w:r>
    </w:p>
    <w:p w:rsidR="008D739C" w:rsidRPr="00C55906" w:rsidRDefault="008D739C" w:rsidP="004D4CFE">
      <w:pPr>
        <w:numPr>
          <w:ilvl w:val="0"/>
          <w:numId w:val="60"/>
        </w:numPr>
        <w:ind w:left="0" w:firstLine="709"/>
        <w:jc w:val="both"/>
      </w:pPr>
      <w:r w:rsidRPr="00C55906">
        <w:t>да</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8D739C" w:rsidRPr="00C55906" w:rsidRDefault="008D739C" w:rsidP="004D4CFE">
      <w:pPr>
        <w:numPr>
          <w:ilvl w:val="0"/>
          <w:numId w:val="61"/>
        </w:numPr>
        <w:ind w:left="0" w:firstLine="709"/>
        <w:jc w:val="both"/>
      </w:pPr>
      <w:r w:rsidRPr="00C55906">
        <w:t>да, при условии, что получатель осуществляет совместную деятельность с организацией, передавшей этот аванс</w:t>
      </w:r>
    </w:p>
    <w:p w:rsidR="008D739C" w:rsidRPr="00C55906" w:rsidRDefault="008D739C" w:rsidP="004D4CFE">
      <w:pPr>
        <w:numPr>
          <w:ilvl w:val="0"/>
          <w:numId w:val="61"/>
        </w:numPr>
        <w:ind w:left="0" w:firstLine="709"/>
        <w:jc w:val="both"/>
      </w:pPr>
      <w:r w:rsidRPr="00C55906">
        <w:t>да, по формуле НДС = НБ* СТ</w:t>
      </w:r>
    </w:p>
    <w:p w:rsidR="008D739C" w:rsidRPr="00C55906" w:rsidRDefault="008D739C" w:rsidP="004D4CFE">
      <w:pPr>
        <w:numPr>
          <w:ilvl w:val="0"/>
          <w:numId w:val="61"/>
        </w:numPr>
        <w:ind w:left="0" w:firstLine="709"/>
        <w:jc w:val="both"/>
      </w:pPr>
      <w:r w:rsidRPr="00C55906">
        <w:t>да, по формуле НДС = НБ*СТ: (100 + СТ)</w:t>
      </w:r>
    </w:p>
    <w:p w:rsidR="008D739C" w:rsidRPr="00C55906" w:rsidRDefault="008D739C" w:rsidP="004D4CFE">
      <w:pPr>
        <w:numPr>
          <w:ilvl w:val="0"/>
          <w:numId w:val="61"/>
        </w:numPr>
        <w:ind w:left="0" w:firstLine="709"/>
        <w:jc w:val="both"/>
      </w:pPr>
      <w:r w:rsidRPr="00C55906">
        <w:t>нет</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8D739C" w:rsidRPr="00C55906" w:rsidRDefault="008D739C" w:rsidP="004D4CFE">
      <w:pPr>
        <w:numPr>
          <w:ilvl w:val="0"/>
          <w:numId w:val="62"/>
        </w:numPr>
        <w:ind w:left="0" w:firstLine="709"/>
        <w:jc w:val="both"/>
      </w:pPr>
      <w:r w:rsidRPr="00C55906">
        <w:t>по ставке 20%</w:t>
      </w:r>
    </w:p>
    <w:p w:rsidR="008D739C" w:rsidRPr="00C55906" w:rsidRDefault="008D739C" w:rsidP="004D4CFE">
      <w:pPr>
        <w:numPr>
          <w:ilvl w:val="0"/>
          <w:numId w:val="62"/>
        </w:numPr>
        <w:ind w:left="0" w:firstLine="709"/>
        <w:jc w:val="both"/>
      </w:pPr>
      <w:r w:rsidRPr="00C55906">
        <w:t>по основной ставке</w:t>
      </w:r>
    </w:p>
    <w:p w:rsidR="008D739C" w:rsidRPr="00C55906" w:rsidRDefault="008D739C" w:rsidP="004D4CFE">
      <w:pPr>
        <w:numPr>
          <w:ilvl w:val="0"/>
          <w:numId w:val="62"/>
        </w:numPr>
        <w:ind w:left="0" w:firstLine="709"/>
        <w:jc w:val="both"/>
      </w:pPr>
      <w:r w:rsidRPr="00C55906">
        <w:t>по ставке 10%</w:t>
      </w:r>
    </w:p>
    <w:p w:rsidR="008D739C" w:rsidRPr="00C55906" w:rsidRDefault="008D739C" w:rsidP="004D4CFE">
      <w:pPr>
        <w:numPr>
          <w:ilvl w:val="0"/>
          <w:numId w:val="62"/>
        </w:numPr>
        <w:ind w:left="0" w:firstLine="709"/>
        <w:jc w:val="both"/>
      </w:pPr>
      <w:r w:rsidRPr="00C55906">
        <w:t>по ставке 18%</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Какие операции не признаются объектом обложения НДС?</w:t>
      </w:r>
    </w:p>
    <w:p w:rsidR="008D739C" w:rsidRPr="00C55906" w:rsidRDefault="008D739C" w:rsidP="004D4CFE">
      <w:pPr>
        <w:numPr>
          <w:ilvl w:val="0"/>
          <w:numId w:val="63"/>
        </w:numPr>
        <w:ind w:left="0" w:firstLine="709"/>
        <w:jc w:val="both"/>
      </w:pPr>
      <w:r w:rsidRPr="00C55906">
        <w:t>выполнение работ (оказание услуг) органами государственной власти</w:t>
      </w:r>
    </w:p>
    <w:p w:rsidR="008D739C" w:rsidRPr="00C55906" w:rsidRDefault="008D739C" w:rsidP="004D4CFE">
      <w:pPr>
        <w:numPr>
          <w:ilvl w:val="0"/>
          <w:numId w:val="63"/>
        </w:numPr>
        <w:ind w:left="0" w:firstLine="709"/>
        <w:jc w:val="both"/>
      </w:pPr>
      <w:r w:rsidRPr="00C55906">
        <w:t>ввоз товаров на таможенную территорию РФ</w:t>
      </w:r>
    </w:p>
    <w:p w:rsidR="008D739C" w:rsidRPr="00C55906" w:rsidRDefault="008D739C" w:rsidP="004D4CFE">
      <w:pPr>
        <w:numPr>
          <w:ilvl w:val="0"/>
          <w:numId w:val="63"/>
        </w:numPr>
        <w:ind w:left="0" w:firstLine="709"/>
        <w:jc w:val="both"/>
      </w:pPr>
      <w:r w:rsidRPr="00C55906">
        <w:t>реализация товаров (работ, услуг) на территории РФ</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Кто составляет декларацию по НДС?</w:t>
      </w:r>
    </w:p>
    <w:p w:rsidR="008D739C" w:rsidRPr="00C55906" w:rsidRDefault="008D739C" w:rsidP="004D4CFE">
      <w:pPr>
        <w:numPr>
          <w:ilvl w:val="0"/>
          <w:numId w:val="64"/>
        </w:numPr>
        <w:ind w:left="0" w:firstLine="709"/>
        <w:jc w:val="both"/>
      </w:pPr>
      <w:r w:rsidRPr="00C55906">
        <w:t>покупатель</w:t>
      </w:r>
    </w:p>
    <w:p w:rsidR="008D739C" w:rsidRPr="00C55906" w:rsidRDefault="008D739C" w:rsidP="004D4CFE">
      <w:pPr>
        <w:numPr>
          <w:ilvl w:val="0"/>
          <w:numId w:val="64"/>
        </w:numPr>
        <w:ind w:left="0" w:firstLine="709"/>
        <w:jc w:val="both"/>
      </w:pPr>
      <w:r w:rsidRPr="00C55906">
        <w:t>налогоплательщик</w:t>
      </w:r>
    </w:p>
    <w:p w:rsidR="008D739C" w:rsidRPr="00C55906" w:rsidRDefault="008D739C" w:rsidP="004D4CFE">
      <w:pPr>
        <w:numPr>
          <w:ilvl w:val="0"/>
          <w:numId w:val="64"/>
        </w:numPr>
        <w:ind w:left="0" w:firstLine="709"/>
        <w:jc w:val="both"/>
      </w:pPr>
      <w:r w:rsidRPr="00C55906">
        <w:t>налоговый орган</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8D739C" w:rsidRPr="00C55906" w:rsidRDefault="008D739C" w:rsidP="004D4CFE">
      <w:pPr>
        <w:numPr>
          <w:ilvl w:val="0"/>
          <w:numId w:val="65"/>
        </w:numPr>
        <w:ind w:left="0" w:firstLine="709"/>
        <w:jc w:val="both"/>
      </w:pPr>
      <w:r w:rsidRPr="00C55906">
        <w:t>52 000 руб</w:t>
      </w:r>
    </w:p>
    <w:p w:rsidR="008D739C" w:rsidRPr="00C55906" w:rsidRDefault="008D739C" w:rsidP="004D4CFE">
      <w:pPr>
        <w:numPr>
          <w:ilvl w:val="0"/>
          <w:numId w:val="65"/>
        </w:numPr>
        <w:ind w:left="0" w:firstLine="709"/>
        <w:jc w:val="both"/>
      </w:pPr>
      <w:r w:rsidRPr="00C55906">
        <w:t>57660 руб</w:t>
      </w:r>
    </w:p>
    <w:p w:rsidR="008D739C" w:rsidRPr="00C55906" w:rsidRDefault="008D739C" w:rsidP="004D4CFE">
      <w:pPr>
        <w:numPr>
          <w:ilvl w:val="0"/>
          <w:numId w:val="65"/>
        </w:numPr>
        <w:ind w:left="0" w:firstLine="709"/>
        <w:jc w:val="both"/>
      </w:pPr>
      <w:r w:rsidRPr="00C55906">
        <w:t>62 280 руб</w:t>
      </w:r>
    </w:p>
    <w:p w:rsidR="008D739C" w:rsidRPr="00C55906" w:rsidRDefault="008D739C" w:rsidP="004D4CFE">
      <w:pPr>
        <w:pStyle w:val="NormalWeb"/>
        <w:numPr>
          <w:ilvl w:val="0"/>
          <w:numId w:val="44"/>
        </w:numPr>
        <w:shd w:val="clear" w:color="auto" w:fill="FFFFFF"/>
        <w:spacing w:after="0"/>
        <w:ind w:left="0" w:firstLine="709"/>
        <w:jc w:val="both"/>
        <w:rPr>
          <w:rFonts w:ascii="Times New Roman" w:hAnsi="Times New Roman"/>
          <w:color w:val="auto"/>
          <w:sz w:val="24"/>
          <w:szCs w:val="24"/>
        </w:rPr>
      </w:pPr>
      <w:r w:rsidRPr="00C55906">
        <w:rPr>
          <w:rStyle w:val="Strong"/>
          <w:rFonts w:ascii="Times New Roman" w:hAnsi="Times New Roman"/>
          <w:bCs/>
          <w:color w:val="auto"/>
          <w:sz w:val="24"/>
          <w:szCs w:val="24"/>
        </w:rPr>
        <w:t>Налоговый период по налогу на прибыль</w:t>
      </w:r>
    </w:p>
    <w:p w:rsidR="008D739C" w:rsidRPr="00C55906" w:rsidRDefault="008D739C" w:rsidP="004D4CFE">
      <w:pPr>
        <w:numPr>
          <w:ilvl w:val="0"/>
          <w:numId w:val="66"/>
        </w:numPr>
        <w:ind w:left="0" w:firstLine="709"/>
        <w:jc w:val="both"/>
      </w:pPr>
      <w:r w:rsidRPr="00C55906">
        <w:t>месяц</w:t>
      </w:r>
    </w:p>
    <w:p w:rsidR="008D739C" w:rsidRPr="00C55906" w:rsidRDefault="008D739C" w:rsidP="004D4CFE">
      <w:pPr>
        <w:numPr>
          <w:ilvl w:val="0"/>
          <w:numId w:val="66"/>
        </w:numPr>
        <w:ind w:left="0" w:firstLine="709"/>
        <w:jc w:val="both"/>
      </w:pPr>
      <w:r w:rsidRPr="00C55906">
        <w:t>квартал</w:t>
      </w:r>
    </w:p>
    <w:p w:rsidR="008D739C" w:rsidRPr="00C55906" w:rsidRDefault="008D739C" w:rsidP="004D4CFE">
      <w:pPr>
        <w:numPr>
          <w:ilvl w:val="0"/>
          <w:numId w:val="66"/>
        </w:numPr>
        <w:ind w:left="0" w:firstLine="709"/>
        <w:jc w:val="both"/>
      </w:pPr>
      <w:r w:rsidRPr="00C55906">
        <w:t>месяц , квартал</w:t>
      </w:r>
    </w:p>
    <w:p w:rsidR="008D739C" w:rsidRPr="00C55906" w:rsidRDefault="008D739C" w:rsidP="004D4CFE">
      <w:pPr>
        <w:numPr>
          <w:ilvl w:val="0"/>
          <w:numId w:val="66"/>
        </w:numPr>
        <w:ind w:left="0" w:firstLine="709"/>
        <w:jc w:val="both"/>
      </w:pPr>
      <w:r w:rsidRPr="00C55906">
        <w:t>год</w:t>
      </w:r>
    </w:p>
    <w:p w:rsidR="008D739C" w:rsidRPr="00252B4E" w:rsidRDefault="008D739C" w:rsidP="004D4CFE">
      <w:pPr>
        <w:pStyle w:val="ListParagraph"/>
        <w:numPr>
          <w:ilvl w:val="0"/>
          <w:numId w:val="44"/>
        </w:numPr>
        <w:ind w:left="0" w:firstLine="709"/>
        <w:jc w:val="both"/>
        <w:rPr>
          <w:b/>
        </w:rPr>
      </w:pPr>
      <w:r w:rsidRPr="00252B4E">
        <w:rPr>
          <w:b/>
        </w:rPr>
        <w:t>Определить сумму НДФЛ, если заработная плата составляет 30000 руб., предоставляется налоговый вычет на 1 ребенка в размере 1400руб</w:t>
      </w:r>
    </w:p>
    <w:p w:rsidR="008D739C" w:rsidRPr="00C55906" w:rsidRDefault="008D739C" w:rsidP="004D4CFE">
      <w:pPr>
        <w:pStyle w:val="ListParagraph"/>
        <w:numPr>
          <w:ilvl w:val="0"/>
          <w:numId w:val="67"/>
        </w:numPr>
        <w:ind w:left="0" w:firstLine="709"/>
        <w:jc w:val="both"/>
      </w:pPr>
      <w:r w:rsidRPr="00C55906">
        <w:t>3718</w:t>
      </w:r>
    </w:p>
    <w:p w:rsidR="008D739C" w:rsidRPr="00C55906" w:rsidRDefault="008D739C" w:rsidP="004D4CFE">
      <w:pPr>
        <w:pStyle w:val="ListParagraph"/>
        <w:numPr>
          <w:ilvl w:val="0"/>
          <w:numId w:val="67"/>
        </w:numPr>
        <w:ind w:left="0" w:firstLine="709"/>
        <w:jc w:val="both"/>
      </w:pPr>
      <w:r w:rsidRPr="00C55906">
        <w:t>2500</w:t>
      </w:r>
    </w:p>
    <w:p w:rsidR="008D739C" w:rsidRPr="00C55906" w:rsidRDefault="008D739C" w:rsidP="004D4CFE">
      <w:pPr>
        <w:pStyle w:val="ListParagraph"/>
        <w:numPr>
          <w:ilvl w:val="0"/>
          <w:numId w:val="67"/>
        </w:numPr>
        <w:ind w:left="0" w:firstLine="709"/>
        <w:jc w:val="both"/>
      </w:pPr>
      <w:r w:rsidRPr="00C55906">
        <w:t>3000</w:t>
      </w:r>
    </w:p>
    <w:p w:rsidR="008D739C" w:rsidRPr="00252B4E" w:rsidRDefault="008D739C" w:rsidP="004D4CFE">
      <w:pPr>
        <w:pStyle w:val="ListParagraph"/>
        <w:numPr>
          <w:ilvl w:val="0"/>
          <w:numId w:val="44"/>
        </w:numPr>
        <w:ind w:left="0" w:firstLine="709"/>
        <w:jc w:val="both"/>
        <w:rPr>
          <w:b/>
        </w:rPr>
      </w:pPr>
      <w:r w:rsidRPr="00252B4E">
        <w:rPr>
          <w:b/>
        </w:rPr>
        <w:t>Какие вычеты не предоставляются при НДФЛ</w:t>
      </w:r>
    </w:p>
    <w:p w:rsidR="008D739C" w:rsidRPr="00C55906" w:rsidRDefault="008D739C" w:rsidP="004D4CFE">
      <w:pPr>
        <w:pStyle w:val="NormalWeb"/>
        <w:numPr>
          <w:ilvl w:val="0"/>
          <w:numId w:val="68"/>
        </w:numPr>
        <w:shd w:val="clear" w:color="auto" w:fill="FBFBFB"/>
        <w:spacing w:after="0"/>
        <w:ind w:left="0" w:firstLine="709"/>
        <w:jc w:val="both"/>
        <w:rPr>
          <w:rFonts w:ascii="Times New Roman" w:hAnsi="Times New Roman"/>
          <w:b/>
          <w:color w:val="auto"/>
          <w:sz w:val="24"/>
          <w:szCs w:val="24"/>
        </w:rPr>
      </w:pPr>
      <w:hyperlink r:id="rId22" w:history="1">
        <w:r w:rsidRPr="00C55906">
          <w:rPr>
            <w:rStyle w:val="Strong"/>
            <w:rFonts w:ascii="Times New Roman" w:hAnsi="Times New Roman"/>
            <w:b w:val="0"/>
            <w:bCs/>
            <w:color w:val="auto"/>
            <w:sz w:val="24"/>
            <w:szCs w:val="24"/>
          </w:rPr>
          <w:t>Стандартные налоговые вычеты</w:t>
        </w:r>
      </w:hyperlink>
    </w:p>
    <w:p w:rsidR="008D739C" w:rsidRPr="00C55906" w:rsidRDefault="008D739C" w:rsidP="004D4CFE">
      <w:pPr>
        <w:pStyle w:val="NormalWeb"/>
        <w:numPr>
          <w:ilvl w:val="0"/>
          <w:numId w:val="68"/>
        </w:numPr>
        <w:shd w:val="clear" w:color="auto" w:fill="FBFBFB"/>
        <w:spacing w:after="0"/>
        <w:ind w:left="0" w:firstLine="709"/>
        <w:jc w:val="both"/>
        <w:rPr>
          <w:rFonts w:ascii="Times New Roman" w:hAnsi="Times New Roman"/>
          <w:b/>
          <w:color w:val="auto"/>
          <w:sz w:val="24"/>
          <w:szCs w:val="24"/>
        </w:rPr>
      </w:pPr>
      <w:hyperlink r:id="rId23" w:history="1">
        <w:r w:rsidRPr="00C55906">
          <w:rPr>
            <w:rStyle w:val="Strong"/>
            <w:rFonts w:ascii="Times New Roman" w:hAnsi="Times New Roman"/>
            <w:b w:val="0"/>
            <w:bCs/>
            <w:color w:val="auto"/>
            <w:sz w:val="24"/>
            <w:szCs w:val="24"/>
          </w:rPr>
          <w:t>Социальные налоговые вычеты</w:t>
        </w:r>
      </w:hyperlink>
    </w:p>
    <w:p w:rsidR="008D739C" w:rsidRPr="00C55906" w:rsidRDefault="008D739C" w:rsidP="004D4CFE">
      <w:pPr>
        <w:pStyle w:val="NormalWeb"/>
        <w:numPr>
          <w:ilvl w:val="0"/>
          <w:numId w:val="68"/>
        </w:numPr>
        <w:shd w:val="clear" w:color="auto" w:fill="FBFBFB"/>
        <w:spacing w:after="0"/>
        <w:ind w:left="0" w:firstLine="709"/>
        <w:jc w:val="both"/>
        <w:rPr>
          <w:rFonts w:ascii="Times New Roman" w:hAnsi="Times New Roman"/>
          <w:b/>
          <w:color w:val="auto"/>
          <w:sz w:val="24"/>
          <w:szCs w:val="24"/>
        </w:rPr>
      </w:pPr>
      <w:hyperlink r:id="rId24" w:history="1">
        <w:r w:rsidRPr="00C55906">
          <w:rPr>
            <w:rStyle w:val="Strong"/>
            <w:rFonts w:ascii="Times New Roman" w:hAnsi="Times New Roman"/>
            <w:b w:val="0"/>
            <w:bCs/>
            <w:color w:val="auto"/>
            <w:sz w:val="24"/>
            <w:szCs w:val="24"/>
          </w:rPr>
          <w:t>Налоговые вычеты</w:t>
        </w:r>
      </w:hyperlink>
      <w:r w:rsidRPr="00C55906">
        <w:rPr>
          <w:rFonts w:ascii="Times New Roman" w:hAnsi="Times New Roman"/>
          <w:color w:val="auto"/>
          <w:sz w:val="24"/>
          <w:szCs w:val="24"/>
        </w:rPr>
        <w:t>в ценные бумаги</w:t>
      </w:r>
    </w:p>
    <w:p w:rsidR="008D739C" w:rsidRPr="00C55906" w:rsidRDefault="008D739C" w:rsidP="004D4CFE">
      <w:pPr>
        <w:pStyle w:val="NormalWeb"/>
        <w:numPr>
          <w:ilvl w:val="0"/>
          <w:numId w:val="68"/>
        </w:numPr>
        <w:shd w:val="clear" w:color="auto" w:fill="FBFBFB"/>
        <w:spacing w:after="0"/>
        <w:ind w:left="0" w:firstLine="709"/>
        <w:jc w:val="both"/>
        <w:rPr>
          <w:rFonts w:ascii="Times New Roman" w:hAnsi="Times New Roman"/>
          <w:b/>
          <w:color w:val="auto"/>
          <w:sz w:val="24"/>
          <w:szCs w:val="24"/>
        </w:rPr>
      </w:pPr>
      <w:hyperlink r:id="rId25" w:history="1">
        <w:r w:rsidRPr="00C55906">
          <w:rPr>
            <w:rStyle w:val="Strong"/>
            <w:rFonts w:ascii="Times New Roman" w:hAnsi="Times New Roman"/>
            <w:b w:val="0"/>
            <w:bCs/>
            <w:color w:val="auto"/>
            <w:sz w:val="24"/>
            <w:szCs w:val="24"/>
          </w:rPr>
          <w:t>Имущественные налоговые вычеты</w:t>
        </w:r>
      </w:hyperlink>
    </w:p>
    <w:p w:rsidR="008D739C" w:rsidRPr="00C55906" w:rsidRDefault="008D739C" w:rsidP="004D4CFE">
      <w:pPr>
        <w:pStyle w:val="NormalWeb"/>
        <w:numPr>
          <w:ilvl w:val="0"/>
          <w:numId w:val="68"/>
        </w:numPr>
        <w:shd w:val="clear" w:color="auto" w:fill="FBFBFB"/>
        <w:spacing w:after="0"/>
        <w:ind w:left="0" w:firstLine="709"/>
        <w:jc w:val="both"/>
        <w:rPr>
          <w:rFonts w:ascii="Times New Roman" w:hAnsi="Times New Roman"/>
          <w:color w:val="auto"/>
          <w:sz w:val="24"/>
          <w:szCs w:val="24"/>
        </w:rPr>
      </w:pPr>
      <w:hyperlink r:id="rId26" w:history="1">
        <w:r w:rsidRPr="00C55906">
          <w:rPr>
            <w:rStyle w:val="Strong"/>
            <w:rFonts w:ascii="Times New Roman" w:hAnsi="Times New Roman"/>
            <w:b w:val="0"/>
            <w:bCs/>
            <w:color w:val="auto"/>
            <w:sz w:val="24"/>
            <w:szCs w:val="24"/>
          </w:rPr>
          <w:t>Профессиональные налоговые вычеты</w:t>
        </w:r>
      </w:hyperlink>
    </w:p>
    <w:p w:rsidR="008D739C" w:rsidRPr="00252B4E" w:rsidRDefault="008D739C" w:rsidP="004D4CFE">
      <w:pPr>
        <w:pStyle w:val="ListParagraph"/>
        <w:numPr>
          <w:ilvl w:val="0"/>
          <w:numId w:val="44"/>
        </w:numPr>
        <w:ind w:left="0" w:firstLine="709"/>
        <w:jc w:val="both"/>
        <w:rPr>
          <w:b/>
        </w:rPr>
      </w:pPr>
      <w:r w:rsidRPr="00252B4E">
        <w:rPr>
          <w:b/>
        </w:rPr>
        <w:t>Какие специальные налоговые режимы  не используются в РФ</w:t>
      </w:r>
    </w:p>
    <w:p w:rsidR="008D739C" w:rsidRPr="00C55906" w:rsidRDefault="008D739C" w:rsidP="004D4CFE">
      <w:pPr>
        <w:pStyle w:val="ListParagraph"/>
        <w:numPr>
          <w:ilvl w:val="0"/>
          <w:numId w:val="69"/>
        </w:numPr>
        <w:ind w:left="0" w:firstLine="709"/>
        <w:jc w:val="both"/>
      </w:pPr>
      <w:r w:rsidRPr="00C55906">
        <w:t>Упрощенная система налогообложения</w:t>
      </w:r>
    </w:p>
    <w:p w:rsidR="008D739C" w:rsidRPr="00C55906" w:rsidRDefault="008D739C" w:rsidP="004D4CFE">
      <w:pPr>
        <w:pStyle w:val="ListParagraph"/>
        <w:numPr>
          <w:ilvl w:val="0"/>
          <w:numId w:val="69"/>
        </w:numPr>
        <w:ind w:left="0" w:firstLine="709"/>
        <w:jc w:val="both"/>
      </w:pPr>
      <w:r w:rsidRPr="00C55906">
        <w:t>Единый налог на вмененный доход</w:t>
      </w:r>
    </w:p>
    <w:p w:rsidR="008D739C" w:rsidRPr="00C55906" w:rsidRDefault="008D739C" w:rsidP="004D4CFE">
      <w:pPr>
        <w:pStyle w:val="ListParagraph"/>
        <w:numPr>
          <w:ilvl w:val="0"/>
          <w:numId w:val="69"/>
        </w:numPr>
        <w:ind w:left="0" w:firstLine="709"/>
        <w:jc w:val="both"/>
      </w:pPr>
      <w:r w:rsidRPr="00C55906">
        <w:t>Патентная система налогообложения</w:t>
      </w:r>
    </w:p>
    <w:p w:rsidR="008D739C" w:rsidRPr="00C55906" w:rsidRDefault="008D739C" w:rsidP="004D4CFE">
      <w:pPr>
        <w:pStyle w:val="ListParagraph"/>
        <w:numPr>
          <w:ilvl w:val="0"/>
          <w:numId w:val="69"/>
        </w:numPr>
        <w:ind w:left="0" w:firstLine="709"/>
        <w:jc w:val="both"/>
      </w:pPr>
      <w:r w:rsidRPr="00C55906">
        <w:t>Налог на профессиональный доход</w:t>
      </w:r>
    </w:p>
    <w:p w:rsidR="008D739C" w:rsidRPr="00C55906" w:rsidRDefault="008D739C" w:rsidP="004D4CFE">
      <w:pPr>
        <w:pStyle w:val="NormalWeb"/>
        <w:numPr>
          <w:ilvl w:val="0"/>
          <w:numId w:val="44"/>
        </w:numPr>
        <w:spacing w:after="0"/>
        <w:ind w:left="0" w:firstLine="709"/>
        <w:jc w:val="both"/>
        <w:textAlignment w:val="baseline"/>
        <w:rPr>
          <w:rFonts w:ascii="Times New Roman" w:hAnsi="Times New Roman"/>
          <w:color w:val="auto"/>
          <w:sz w:val="24"/>
          <w:szCs w:val="24"/>
        </w:rPr>
      </w:pPr>
      <w:r w:rsidRPr="00C55906">
        <w:rPr>
          <w:rFonts w:ascii="Times New Roman" w:hAnsi="Times New Roman"/>
          <w:color w:val="auto"/>
          <w:sz w:val="24"/>
          <w:szCs w:val="24"/>
        </w:rPr>
        <w:t>По каким тарифам с 01.01.2021 уплачивают страховые  взносы на общей системе налогообложения?</w:t>
      </w:r>
    </w:p>
    <w:p w:rsidR="008D739C" w:rsidRPr="00C55906" w:rsidRDefault="008D739C" w:rsidP="004D4CFE">
      <w:pPr>
        <w:pStyle w:val="ListParagraph"/>
        <w:numPr>
          <w:ilvl w:val="0"/>
          <w:numId w:val="70"/>
        </w:numPr>
        <w:ind w:left="0" w:firstLine="709"/>
        <w:jc w:val="both"/>
        <w:textAlignment w:val="baseline"/>
      </w:pPr>
      <w:r w:rsidRPr="00C55906">
        <w:t>Взносы на ОПС по тарифу 22%, ФОМС — 5,1%, ФСС— 2,9%.</w:t>
      </w:r>
    </w:p>
    <w:p w:rsidR="008D739C" w:rsidRPr="00C55906" w:rsidRDefault="008D739C" w:rsidP="004D4CFE">
      <w:pPr>
        <w:pStyle w:val="ListParagraph"/>
        <w:numPr>
          <w:ilvl w:val="0"/>
          <w:numId w:val="70"/>
        </w:numPr>
        <w:ind w:left="0" w:firstLine="709"/>
        <w:jc w:val="both"/>
        <w:textAlignment w:val="baseline"/>
      </w:pPr>
      <w:r w:rsidRPr="00C55906">
        <w:t>Взносы на ОПС по тарифу 20%, ФОМС — 5,1%, ФСС — 2,9%.</w:t>
      </w:r>
    </w:p>
    <w:p w:rsidR="008D739C" w:rsidRPr="00C55906" w:rsidRDefault="008D739C" w:rsidP="004D4CFE">
      <w:pPr>
        <w:pStyle w:val="ListParagraph"/>
        <w:numPr>
          <w:ilvl w:val="0"/>
          <w:numId w:val="70"/>
        </w:numPr>
        <w:ind w:left="0" w:firstLine="709"/>
        <w:jc w:val="both"/>
        <w:textAlignment w:val="baseline"/>
      </w:pPr>
      <w:r w:rsidRPr="00C55906">
        <w:t xml:space="preserve">Взносы на ОПС по тарифу 20%, ФСС  5,1 , ФСС- 5,1 </w:t>
      </w:r>
    </w:p>
    <w:p w:rsidR="008D739C" w:rsidRPr="00252B4E" w:rsidRDefault="008D739C" w:rsidP="004D4CFE">
      <w:pPr>
        <w:pStyle w:val="ListParagraph"/>
        <w:numPr>
          <w:ilvl w:val="0"/>
          <w:numId w:val="44"/>
        </w:numPr>
        <w:ind w:left="0" w:firstLine="709"/>
        <w:jc w:val="both"/>
        <w:textAlignment w:val="baseline"/>
        <w:rPr>
          <w:b/>
        </w:rPr>
      </w:pPr>
      <w:r w:rsidRPr="00252B4E">
        <w:rPr>
          <w:b/>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8D739C" w:rsidRPr="00C55906" w:rsidRDefault="008D739C" w:rsidP="004D4CFE">
      <w:pPr>
        <w:pStyle w:val="ListParagraph"/>
        <w:numPr>
          <w:ilvl w:val="0"/>
          <w:numId w:val="71"/>
        </w:numPr>
        <w:ind w:left="0" w:firstLine="709"/>
        <w:jc w:val="both"/>
        <w:textAlignment w:val="baseline"/>
      </w:pPr>
      <w:r w:rsidRPr="00C55906">
        <w:rPr>
          <w:bdr w:val="none" w:sz="0" w:space="0" w:color="auto" w:frame="1"/>
        </w:rPr>
        <w:t>.</w:t>
      </w:r>
      <w:r w:rsidRPr="00C55906">
        <w:t>Да.</w:t>
      </w:r>
    </w:p>
    <w:p w:rsidR="008D739C" w:rsidRPr="00C55906" w:rsidRDefault="008D739C" w:rsidP="004D4CFE">
      <w:pPr>
        <w:pStyle w:val="ListParagraph"/>
        <w:numPr>
          <w:ilvl w:val="0"/>
          <w:numId w:val="71"/>
        </w:numPr>
        <w:ind w:left="0" w:firstLine="709"/>
        <w:jc w:val="both"/>
        <w:textAlignment w:val="baseline"/>
      </w:pPr>
      <w:r w:rsidRPr="00C55906">
        <w:t>Нет.</w:t>
      </w:r>
    </w:p>
    <w:p w:rsidR="008D739C" w:rsidRDefault="008D739C" w:rsidP="00FC3B95">
      <w:pPr>
        <w:autoSpaceDE w:val="0"/>
        <w:autoSpaceDN w:val="0"/>
        <w:adjustRightInd w:val="0"/>
        <w:jc w:val="center"/>
        <w:rPr>
          <w:b/>
          <w:bCs/>
        </w:rPr>
      </w:pPr>
    </w:p>
    <w:p w:rsidR="008D739C" w:rsidRPr="00AF763D" w:rsidRDefault="008D739C" w:rsidP="00FC3B95">
      <w:pPr>
        <w:autoSpaceDE w:val="0"/>
        <w:autoSpaceDN w:val="0"/>
        <w:adjustRightInd w:val="0"/>
        <w:jc w:val="center"/>
        <w:rPr>
          <w:b/>
          <w:bCs/>
        </w:rPr>
      </w:pPr>
      <w:r w:rsidRPr="00AF763D">
        <w:rPr>
          <w:b/>
          <w:bCs/>
        </w:rPr>
        <w:t>Примерный список вопросов к экзамену</w:t>
      </w:r>
    </w:p>
    <w:p w:rsidR="008D739C" w:rsidRPr="00AF763D" w:rsidRDefault="008D739C" w:rsidP="00FC3B95">
      <w:pPr>
        <w:autoSpaceDE w:val="0"/>
        <w:autoSpaceDN w:val="0"/>
        <w:adjustRightInd w:val="0"/>
        <w:jc w:val="center"/>
        <w:rPr>
          <w:b/>
          <w:bCs/>
        </w:rPr>
      </w:pPr>
    </w:p>
    <w:p w:rsidR="008D739C" w:rsidRPr="00AF763D" w:rsidRDefault="008D739C" w:rsidP="004D4CFE">
      <w:pPr>
        <w:numPr>
          <w:ilvl w:val="0"/>
          <w:numId w:val="39"/>
        </w:numPr>
        <w:shd w:val="clear" w:color="auto" w:fill="FFFFFF"/>
        <w:ind w:left="357" w:hanging="357"/>
      </w:pPr>
      <w:r w:rsidRPr="00AF763D">
        <w:t>Понятие налог, функции налогов</w:t>
      </w:r>
    </w:p>
    <w:p w:rsidR="008D739C" w:rsidRPr="00AF763D" w:rsidRDefault="008D739C" w:rsidP="004D4CFE">
      <w:pPr>
        <w:numPr>
          <w:ilvl w:val="0"/>
          <w:numId w:val="39"/>
        </w:numPr>
        <w:shd w:val="clear" w:color="auto" w:fill="FFFFFF"/>
        <w:ind w:left="357" w:hanging="357"/>
      </w:pPr>
      <w:r w:rsidRPr="00AF763D">
        <w:t>Понятие налог. Классификация налогов</w:t>
      </w:r>
    </w:p>
    <w:p w:rsidR="008D739C" w:rsidRPr="00AF763D" w:rsidRDefault="008D739C" w:rsidP="004D4CFE">
      <w:pPr>
        <w:numPr>
          <w:ilvl w:val="0"/>
          <w:numId w:val="39"/>
        </w:numPr>
        <w:shd w:val="clear" w:color="auto" w:fill="FFFFFF"/>
        <w:ind w:left="357" w:hanging="357"/>
      </w:pPr>
      <w:r w:rsidRPr="00AF763D">
        <w:t>Функции налогообложения в экономической системе общества.</w:t>
      </w:r>
    </w:p>
    <w:p w:rsidR="008D739C" w:rsidRPr="00AF763D" w:rsidRDefault="008D739C"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8D739C" w:rsidRPr="00AF763D" w:rsidRDefault="008D739C" w:rsidP="004D4CFE">
      <w:pPr>
        <w:numPr>
          <w:ilvl w:val="0"/>
          <w:numId w:val="39"/>
        </w:numPr>
        <w:shd w:val="clear" w:color="auto" w:fill="FFFFFF"/>
        <w:ind w:left="357" w:hanging="357"/>
      </w:pPr>
      <w:r w:rsidRPr="00AF763D">
        <w:t>Налоговые льготы, их виды и назначение.</w:t>
      </w:r>
    </w:p>
    <w:p w:rsidR="008D739C" w:rsidRPr="00AF763D" w:rsidRDefault="008D739C"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8D739C" w:rsidRPr="00AF763D" w:rsidRDefault="008D739C"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8D739C" w:rsidRPr="00AF763D" w:rsidRDefault="008D739C"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8D739C" w:rsidRPr="00AF763D" w:rsidRDefault="008D739C" w:rsidP="004D4CFE">
      <w:pPr>
        <w:numPr>
          <w:ilvl w:val="0"/>
          <w:numId w:val="39"/>
        </w:numPr>
        <w:shd w:val="clear" w:color="auto" w:fill="FFFFFF"/>
        <w:ind w:left="357" w:hanging="357"/>
      </w:pPr>
      <w:r w:rsidRPr="00AF763D">
        <w:t>Элементы налога на прибыль организации.</w:t>
      </w:r>
    </w:p>
    <w:p w:rsidR="008D739C" w:rsidRPr="00AF763D" w:rsidRDefault="008D739C" w:rsidP="004D4CFE">
      <w:pPr>
        <w:numPr>
          <w:ilvl w:val="0"/>
          <w:numId w:val="39"/>
        </w:numPr>
        <w:shd w:val="clear" w:color="auto" w:fill="FFFFFF"/>
        <w:ind w:left="357" w:hanging="357"/>
      </w:pPr>
      <w:r w:rsidRPr="00AF763D">
        <w:t>Акцизы: значение, порядок исчисления и уплаты.</w:t>
      </w:r>
    </w:p>
    <w:p w:rsidR="008D739C" w:rsidRPr="00AF763D" w:rsidRDefault="008D739C" w:rsidP="004D4CFE">
      <w:pPr>
        <w:numPr>
          <w:ilvl w:val="0"/>
          <w:numId w:val="39"/>
        </w:numPr>
        <w:shd w:val="clear" w:color="auto" w:fill="FFFFFF"/>
        <w:ind w:left="357" w:hanging="357"/>
      </w:pPr>
      <w:r w:rsidRPr="00AF763D">
        <w:t>Водный налог: основные элементы.</w:t>
      </w:r>
    </w:p>
    <w:p w:rsidR="008D739C" w:rsidRPr="00AF763D" w:rsidRDefault="008D739C"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8D739C" w:rsidRPr="00AF763D" w:rsidRDefault="008D739C" w:rsidP="004D4CFE">
      <w:pPr>
        <w:numPr>
          <w:ilvl w:val="0"/>
          <w:numId w:val="40"/>
        </w:numPr>
        <w:shd w:val="clear" w:color="auto" w:fill="FFFFFF"/>
        <w:ind w:left="357" w:hanging="357"/>
      </w:pPr>
      <w:r w:rsidRPr="00AF763D">
        <w:t>Налог на прибыль</w:t>
      </w:r>
    </w:p>
    <w:p w:rsidR="008D739C" w:rsidRPr="00AF763D" w:rsidRDefault="008D739C"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8D739C" w:rsidRPr="00AF763D" w:rsidRDefault="008D739C" w:rsidP="004D4CFE">
      <w:pPr>
        <w:numPr>
          <w:ilvl w:val="0"/>
          <w:numId w:val="40"/>
        </w:numPr>
        <w:shd w:val="clear" w:color="auto" w:fill="FFFFFF"/>
        <w:ind w:left="357" w:hanging="357"/>
      </w:pPr>
      <w:r w:rsidRPr="00AF763D">
        <w:t>Участники налоговых правоотношений.</w:t>
      </w:r>
    </w:p>
    <w:p w:rsidR="008D739C" w:rsidRPr="00AF763D" w:rsidRDefault="008D739C" w:rsidP="004D4CFE">
      <w:pPr>
        <w:numPr>
          <w:ilvl w:val="0"/>
          <w:numId w:val="40"/>
        </w:numPr>
        <w:shd w:val="clear" w:color="auto" w:fill="FFFFFF"/>
        <w:ind w:left="357" w:hanging="357"/>
      </w:pPr>
      <w:r w:rsidRPr="00AF763D">
        <w:t>Ответственность налоговых  органов  и  их должностных лиц.</w:t>
      </w:r>
    </w:p>
    <w:p w:rsidR="008D739C" w:rsidRPr="00AF763D" w:rsidRDefault="008D739C"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8D739C" w:rsidRPr="00AF763D" w:rsidRDefault="008D739C"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8D739C" w:rsidRPr="00AF763D" w:rsidRDefault="008D739C"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8D739C" w:rsidRPr="00AF763D" w:rsidRDefault="008D739C" w:rsidP="004D4CFE">
      <w:pPr>
        <w:numPr>
          <w:ilvl w:val="0"/>
          <w:numId w:val="40"/>
        </w:numPr>
        <w:shd w:val="clear" w:color="auto" w:fill="FFFFFF"/>
        <w:ind w:left="357" w:hanging="357"/>
      </w:pPr>
      <w:r w:rsidRPr="00AF763D">
        <w:t>Основные черты, виды и формы налогового контроля.</w:t>
      </w:r>
    </w:p>
    <w:p w:rsidR="008D739C" w:rsidRPr="00091329" w:rsidRDefault="008D739C"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8D739C" w:rsidRPr="00091329" w:rsidRDefault="008D739C"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8D739C" w:rsidRPr="00091329" w:rsidRDefault="008D739C" w:rsidP="004D4CFE">
      <w:pPr>
        <w:numPr>
          <w:ilvl w:val="0"/>
          <w:numId w:val="40"/>
        </w:numPr>
        <w:shd w:val="clear" w:color="auto" w:fill="FFFFFF"/>
        <w:ind w:left="357" w:hanging="357"/>
      </w:pPr>
      <w:r w:rsidRPr="00091329">
        <w:t>Роль налогов и сборов в регулировании отраслей экономики.</w:t>
      </w:r>
    </w:p>
    <w:p w:rsidR="008D739C" w:rsidRPr="00091329" w:rsidRDefault="008D739C" w:rsidP="004D4CFE">
      <w:pPr>
        <w:numPr>
          <w:ilvl w:val="0"/>
          <w:numId w:val="40"/>
        </w:numPr>
        <w:shd w:val="clear" w:color="auto" w:fill="FFFFFF"/>
        <w:ind w:left="357" w:hanging="357"/>
      </w:pPr>
      <w:r w:rsidRPr="00091329">
        <w:t>Экономическая сущность налога на игорный бизнес.</w:t>
      </w:r>
    </w:p>
    <w:p w:rsidR="008D739C" w:rsidRPr="00091329" w:rsidRDefault="008D739C" w:rsidP="004D4CFE">
      <w:pPr>
        <w:numPr>
          <w:ilvl w:val="0"/>
          <w:numId w:val="40"/>
        </w:numPr>
        <w:shd w:val="clear" w:color="auto" w:fill="FFFFFF"/>
        <w:ind w:left="357" w:hanging="357"/>
      </w:pPr>
      <w:r w:rsidRPr="00091329">
        <w:t>Состав, структура и функции налоговых органов РФ.</w:t>
      </w:r>
    </w:p>
    <w:p w:rsidR="008D739C" w:rsidRPr="00091329" w:rsidRDefault="008D739C"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8D739C" w:rsidRDefault="008D739C" w:rsidP="004D4CFE">
      <w:pPr>
        <w:numPr>
          <w:ilvl w:val="0"/>
          <w:numId w:val="40"/>
        </w:numPr>
        <w:shd w:val="clear" w:color="auto" w:fill="FFFFFF"/>
        <w:ind w:left="357" w:hanging="357"/>
      </w:pPr>
      <w:r w:rsidRPr="00091329">
        <w:t xml:space="preserve">Цели взимания и виды таможенных пошлин. </w:t>
      </w:r>
    </w:p>
    <w:p w:rsidR="008D739C" w:rsidRDefault="008D739C" w:rsidP="004D4CFE">
      <w:pPr>
        <w:numPr>
          <w:ilvl w:val="0"/>
          <w:numId w:val="40"/>
        </w:numPr>
        <w:shd w:val="clear" w:color="auto" w:fill="FFFFFF"/>
        <w:ind w:left="357" w:hanging="357"/>
      </w:pPr>
      <w:r w:rsidRPr="00091329">
        <w:t>История налогообложения в России.  </w:t>
      </w:r>
    </w:p>
    <w:p w:rsidR="008D739C" w:rsidRDefault="008D739C" w:rsidP="004D4CFE">
      <w:pPr>
        <w:numPr>
          <w:ilvl w:val="0"/>
          <w:numId w:val="40"/>
        </w:numPr>
        <w:shd w:val="clear" w:color="auto" w:fill="FFFFFF"/>
        <w:ind w:left="357" w:hanging="357"/>
      </w:pPr>
      <w:r>
        <w:t>Налог на доходы физических лиц</w:t>
      </w:r>
    </w:p>
    <w:p w:rsidR="008D739C" w:rsidRDefault="008D739C" w:rsidP="004D4CFE">
      <w:pPr>
        <w:numPr>
          <w:ilvl w:val="0"/>
          <w:numId w:val="40"/>
        </w:numPr>
        <w:shd w:val="clear" w:color="auto" w:fill="FFFFFF"/>
        <w:ind w:left="357" w:hanging="357"/>
      </w:pPr>
      <w:r>
        <w:t>Страховые взносы</w:t>
      </w:r>
    </w:p>
    <w:p w:rsidR="008D739C" w:rsidRDefault="008D739C" w:rsidP="004D4CFE">
      <w:pPr>
        <w:numPr>
          <w:ilvl w:val="0"/>
          <w:numId w:val="40"/>
        </w:numPr>
        <w:shd w:val="clear" w:color="auto" w:fill="FFFFFF"/>
        <w:ind w:left="357" w:hanging="357"/>
      </w:pPr>
      <w:r>
        <w:t>Налог на добавленную стоимость</w:t>
      </w:r>
    </w:p>
    <w:p w:rsidR="008D739C" w:rsidRDefault="008D739C" w:rsidP="004D4CFE">
      <w:pPr>
        <w:numPr>
          <w:ilvl w:val="0"/>
          <w:numId w:val="40"/>
        </w:numPr>
        <w:shd w:val="clear" w:color="auto" w:fill="FFFFFF"/>
        <w:ind w:left="357" w:hanging="357"/>
      </w:pPr>
      <w:r>
        <w:t>Налог на прибыль</w:t>
      </w:r>
    </w:p>
    <w:p w:rsidR="008D739C" w:rsidRDefault="008D739C" w:rsidP="004D4CFE">
      <w:pPr>
        <w:numPr>
          <w:ilvl w:val="0"/>
          <w:numId w:val="40"/>
        </w:numPr>
        <w:shd w:val="clear" w:color="auto" w:fill="FFFFFF"/>
        <w:ind w:left="357" w:hanging="357"/>
      </w:pPr>
      <w:r>
        <w:t>Транспортный налог</w:t>
      </w:r>
    </w:p>
    <w:p w:rsidR="008D739C" w:rsidRDefault="008D739C" w:rsidP="004D4CFE">
      <w:pPr>
        <w:numPr>
          <w:ilvl w:val="0"/>
          <w:numId w:val="40"/>
        </w:numPr>
        <w:shd w:val="clear" w:color="auto" w:fill="FFFFFF"/>
        <w:ind w:left="357" w:hanging="357"/>
      </w:pPr>
      <w:r>
        <w:t>Налог на имущество</w:t>
      </w:r>
    </w:p>
    <w:p w:rsidR="008D739C" w:rsidRDefault="008D739C" w:rsidP="004D4CFE">
      <w:pPr>
        <w:numPr>
          <w:ilvl w:val="0"/>
          <w:numId w:val="40"/>
        </w:numPr>
        <w:shd w:val="clear" w:color="auto" w:fill="FFFFFF"/>
        <w:ind w:left="357" w:hanging="357"/>
      </w:pPr>
      <w:r>
        <w:t>Земельный налог</w:t>
      </w:r>
    </w:p>
    <w:p w:rsidR="008D739C" w:rsidRDefault="008D739C" w:rsidP="004D4CFE">
      <w:pPr>
        <w:numPr>
          <w:ilvl w:val="0"/>
          <w:numId w:val="40"/>
        </w:numPr>
        <w:shd w:val="clear" w:color="auto" w:fill="FFFFFF"/>
        <w:ind w:left="357" w:hanging="357"/>
      </w:pPr>
      <w:r>
        <w:t>Водный налог</w:t>
      </w:r>
    </w:p>
    <w:p w:rsidR="008D739C" w:rsidRDefault="008D739C" w:rsidP="004D4CFE">
      <w:pPr>
        <w:numPr>
          <w:ilvl w:val="0"/>
          <w:numId w:val="40"/>
        </w:numPr>
        <w:shd w:val="clear" w:color="auto" w:fill="FFFFFF"/>
        <w:ind w:left="357" w:hanging="357"/>
      </w:pPr>
      <w:r>
        <w:t>Сборы за использование объектов животного мира</w:t>
      </w:r>
    </w:p>
    <w:p w:rsidR="008D739C" w:rsidRPr="00091329" w:rsidRDefault="008D739C" w:rsidP="004D4CFE">
      <w:pPr>
        <w:numPr>
          <w:ilvl w:val="0"/>
          <w:numId w:val="40"/>
        </w:numPr>
        <w:shd w:val="clear" w:color="auto" w:fill="FFFFFF"/>
        <w:ind w:left="357" w:hanging="357"/>
      </w:pPr>
      <w:r>
        <w:t>Сборы за использование водно-биологических ресурсов</w:t>
      </w:r>
    </w:p>
    <w:p w:rsidR="008D739C" w:rsidRDefault="008D739C"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8D739C" w:rsidRPr="00091329" w:rsidRDefault="008D739C" w:rsidP="004D4CFE">
      <w:pPr>
        <w:numPr>
          <w:ilvl w:val="0"/>
          <w:numId w:val="40"/>
        </w:numPr>
        <w:shd w:val="clear" w:color="auto" w:fill="FFFFFF"/>
        <w:ind w:left="357" w:hanging="357"/>
      </w:pPr>
      <w:r>
        <w:t>Упрощенная система налогообложения</w:t>
      </w:r>
    </w:p>
    <w:p w:rsidR="008D739C" w:rsidRPr="00091329" w:rsidRDefault="008D739C" w:rsidP="004D4CFE">
      <w:pPr>
        <w:numPr>
          <w:ilvl w:val="0"/>
          <w:numId w:val="40"/>
        </w:numPr>
        <w:shd w:val="clear" w:color="auto" w:fill="FFFFFF"/>
        <w:ind w:left="357" w:hanging="357"/>
      </w:pPr>
      <w:r w:rsidRPr="00091329">
        <w:t>Патентная система налогообложения.</w:t>
      </w:r>
    </w:p>
    <w:p w:rsidR="008D739C" w:rsidRPr="00091329" w:rsidRDefault="008D739C" w:rsidP="004D4CFE">
      <w:pPr>
        <w:numPr>
          <w:ilvl w:val="0"/>
          <w:numId w:val="40"/>
        </w:numPr>
        <w:shd w:val="clear" w:color="auto" w:fill="FFFFFF"/>
        <w:ind w:left="357" w:hanging="357"/>
      </w:pPr>
      <w:r w:rsidRPr="00091329">
        <w:t>Местные налоги и сборы российской налоговой системы.</w:t>
      </w:r>
    </w:p>
    <w:p w:rsidR="008D739C" w:rsidRPr="00091329" w:rsidRDefault="008D739C" w:rsidP="004D4CFE">
      <w:pPr>
        <w:numPr>
          <w:ilvl w:val="0"/>
          <w:numId w:val="40"/>
        </w:numPr>
        <w:shd w:val="clear" w:color="auto" w:fill="FFFFFF"/>
        <w:ind w:left="357" w:hanging="357"/>
      </w:pPr>
      <w:r w:rsidRPr="00091329">
        <w:t>Налоговые органы Российской Федерации, состав и функции.</w:t>
      </w:r>
    </w:p>
    <w:p w:rsidR="008D739C" w:rsidRDefault="008D739C" w:rsidP="000B6283">
      <w:pPr>
        <w:autoSpaceDE w:val="0"/>
        <w:autoSpaceDN w:val="0"/>
        <w:adjustRightInd w:val="0"/>
        <w:jc w:val="both"/>
        <w:rPr>
          <w:u w:val="single"/>
        </w:rPr>
      </w:pPr>
    </w:p>
    <w:p w:rsidR="008D739C" w:rsidRPr="00DC11F5" w:rsidRDefault="008D7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739C" w:rsidRDefault="008D739C" w:rsidP="0008548E">
      <w:pPr>
        <w:jc w:val="both"/>
        <w:rPr>
          <w:i/>
        </w:rPr>
      </w:pPr>
    </w:p>
    <w:p w:rsidR="008D739C" w:rsidRDefault="008D739C" w:rsidP="001E638B">
      <w:pPr>
        <w:ind w:firstLine="709"/>
        <w:jc w:val="both"/>
        <w:rPr>
          <w:i/>
        </w:rPr>
      </w:pPr>
      <w:r>
        <w:rPr>
          <w:i/>
        </w:rPr>
        <w:t xml:space="preserve">Практические задания( пример) </w:t>
      </w:r>
    </w:p>
    <w:p w:rsidR="008D739C" w:rsidRPr="00091329" w:rsidRDefault="008D739C" w:rsidP="00811253">
      <w:pPr>
        <w:ind w:firstLine="709"/>
        <w:jc w:val="both"/>
        <w:rPr>
          <w:b/>
          <w:bCs/>
        </w:rPr>
      </w:pPr>
    </w:p>
    <w:p w:rsidR="008D739C" w:rsidRPr="00091329" w:rsidRDefault="008D739C" w:rsidP="00811253">
      <w:pPr>
        <w:ind w:firstLine="709"/>
        <w:jc w:val="both"/>
        <w:rPr>
          <w:color w:val="000000"/>
          <w:shd w:val="clear" w:color="auto" w:fill="FFFFFF"/>
        </w:rPr>
      </w:pPr>
      <w:r w:rsidRPr="00091329">
        <w:rPr>
          <w:color w:val="000000"/>
          <w:shd w:val="clear" w:color="auto" w:fill="FFFFFF"/>
        </w:rPr>
        <w:t>Реализована продукция на ∑=236 т.руб. в т.ч. НДС. Организация приобрела сырье в том же пер. на ∑=177 т.руб. в т.ч НДС. Услуги транспортной организации по доставке сырья составили5900 руб. в т. ч. НДС. Определить ∑ НДС к уплате.</w:t>
      </w:r>
    </w:p>
    <w:p w:rsidR="008D739C" w:rsidRPr="00091329" w:rsidRDefault="008D739C" w:rsidP="00811253">
      <w:pPr>
        <w:ind w:firstLine="709"/>
        <w:jc w:val="both"/>
        <w:rPr>
          <w:color w:val="000000"/>
        </w:rPr>
      </w:pPr>
    </w:p>
    <w:p w:rsidR="008D739C" w:rsidRPr="00091329" w:rsidRDefault="008D739C" w:rsidP="00811253">
      <w:pPr>
        <w:ind w:firstLine="709"/>
        <w:jc w:val="both"/>
        <w:rPr>
          <w:color w:val="000000"/>
          <w:shd w:val="clear" w:color="auto" w:fill="FFFFFF"/>
        </w:rPr>
      </w:pPr>
      <w:r w:rsidRPr="00091329">
        <w:rPr>
          <w:color w:val="000000"/>
          <w:shd w:val="clear" w:color="auto" w:fill="FFFFFF"/>
        </w:rPr>
        <w:t>Решение. Тамож.ст-ть=15000*44=660000 руб.</w:t>
      </w:r>
    </w:p>
    <w:p w:rsidR="008D739C" w:rsidRPr="00091329" w:rsidRDefault="008D739C" w:rsidP="00811253">
      <w:pPr>
        <w:ind w:firstLine="709"/>
        <w:jc w:val="both"/>
        <w:rPr>
          <w:color w:val="000000"/>
          <w:shd w:val="clear" w:color="auto" w:fill="FFFFFF"/>
        </w:rPr>
      </w:pPr>
      <w:r w:rsidRPr="00091329">
        <w:rPr>
          <w:color w:val="000000"/>
          <w:shd w:val="clear" w:color="auto" w:fill="FFFFFF"/>
        </w:rPr>
        <w:t>Тамож. Пошлина= 660000*20%=132000 руб.</w:t>
      </w:r>
    </w:p>
    <w:p w:rsidR="008D739C" w:rsidRPr="00091329" w:rsidRDefault="008D739C" w:rsidP="00811253">
      <w:pPr>
        <w:ind w:firstLine="709"/>
        <w:jc w:val="both"/>
        <w:rPr>
          <w:color w:val="000000"/>
          <w:shd w:val="clear" w:color="auto" w:fill="FFFFFF"/>
        </w:rPr>
      </w:pPr>
      <w:r w:rsidRPr="00091329">
        <w:rPr>
          <w:color w:val="000000"/>
          <w:shd w:val="clear" w:color="auto" w:fill="FFFFFF"/>
        </w:rPr>
        <w:t>Налог.база=660000+132000=792000 руб.</w:t>
      </w:r>
    </w:p>
    <w:p w:rsidR="008D739C" w:rsidRPr="00091329" w:rsidRDefault="008D739C" w:rsidP="00811253">
      <w:pPr>
        <w:ind w:firstLine="709"/>
        <w:jc w:val="both"/>
        <w:rPr>
          <w:color w:val="000000"/>
          <w:shd w:val="clear" w:color="auto" w:fill="FFFFFF"/>
        </w:rPr>
      </w:pPr>
      <w:r w:rsidRPr="00091329">
        <w:rPr>
          <w:color w:val="000000"/>
          <w:shd w:val="clear" w:color="auto" w:fill="FFFFFF"/>
        </w:rPr>
        <w:t>Ндс= 792000*10/110=79200 руб.</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№2</w:t>
      </w:r>
    </w:p>
    <w:p w:rsidR="008D739C" w:rsidRPr="00091329" w:rsidRDefault="008D739C"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8D739C" w:rsidRPr="00091329" w:rsidRDefault="008D739C" w:rsidP="00811253">
      <w:pPr>
        <w:ind w:firstLine="709"/>
        <w:jc w:val="both"/>
      </w:pPr>
    </w:p>
    <w:p w:rsidR="008D739C" w:rsidRPr="00091329" w:rsidRDefault="008D739C" w:rsidP="00811253">
      <w:pPr>
        <w:ind w:firstLine="709"/>
        <w:jc w:val="both"/>
      </w:pPr>
      <w:r w:rsidRPr="00091329">
        <w:t>Задача №3</w:t>
      </w:r>
    </w:p>
    <w:p w:rsidR="008D739C" w:rsidRPr="00091329" w:rsidRDefault="008D739C" w:rsidP="00811253">
      <w:pPr>
        <w:ind w:firstLine="709"/>
        <w:jc w:val="both"/>
      </w:pPr>
      <w:r w:rsidRPr="00091329">
        <w:rPr>
          <w:color w:val="000000"/>
          <w:shd w:val="clear" w:color="auto" w:fill="FFFFFF"/>
        </w:rPr>
        <w:t>Табачная фабрика реализуется 1 млн.шт. сигарет с фильтром по цене 1180000 руб. в т.ч. акциз и НДС. Максимальная розничная цена пачки 20 руб. Ставка 150 руб. за 1000 шт.+6% от расчетной стоимости. Определить НДС и акциз к уплате.</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№4</w:t>
      </w:r>
    </w:p>
    <w:p w:rsidR="008D739C" w:rsidRPr="00091329" w:rsidRDefault="008D739C" w:rsidP="00811253">
      <w:pPr>
        <w:ind w:firstLine="709"/>
        <w:jc w:val="both"/>
        <w:rPr>
          <w:color w:val="000000"/>
          <w:shd w:val="clear" w:color="auto" w:fill="FFFFFF"/>
        </w:rPr>
      </w:pPr>
      <w:r w:rsidRPr="00091329">
        <w:rPr>
          <w:color w:val="000000"/>
          <w:shd w:val="clear" w:color="auto" w:fill="FFFFFF"/>
        </w:rPr>
        <w:t>Выручка от реализации продукции составила 2360000 руб. в т.ч.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№5</w:t>
      </w:r>
    </w:p>
    <w:p w:rsidR="008D739C" w:rsidRPr="00091329" w:rsidRDefault="008D739C" w:rsidP="00811253">
      <w:pPr>
        <w:ind w:firstLine="709"/>
        <w:jc w:val="both"/>
        <w:rPr>
          <w:color w:val="000000"/>
          <w:shd w:val="clear" w:color="auto" w:fill="FFFFFF"/>
        </w:rPr>
      </w:pPr>
      <w:r w:rsidRPr="00091329">
        <w:rPr>
          <w:color w:val="000000"/>
          <w:shd w:val="clear" w:color="auto" w:fill="FFFFFF"/>
        </w:rPr>
        <w:t>Организация в квартал осуществила забор воды в размере 80 тыс. куб.м. Годовой лимит для предприятия  240 тыс.куб.м. Ставка водного налога 398 р.за 1 тыс.куб.м. Определить сумму водного налога</w:t>
      </w:r>
    </w:p>
    <w:p w:rsidR="008D739C" w:rsidRPr="00091329" w:rsidRDefault="008D739C" w:rsidP="00811253">
      <w:pPr>
        <w:ind w:firstLine="709"/>
        <w:jc w:val="both"/>
        <w:rPr>
          <w:i/>
        </w:rPr>
      </w:pPr>
    </w:p>
    <w:p w:rsidR="008D739C" w:rsidRPr="00091329" w:rsidRDefault="008D739C" w:rsidP="00811253">
      <w:pPr>
        <w:ind w:firstLine="709"/>
        <w:jc w:val="both"/>
        <w:rPr>
          <w:i/>
        </w:rPr>
      </w:pPr>
      <w:r w:rsidRPr="00091329">
        <w:rPr>
          <w:i/>
        </w:rPr>
        <w:t>Комплексное проблемно-аналитическое задание</w:t>
      </w:r>
    </w:p>
    <w:p w:rsidR="008D739C" w:rsidRPr="00091329" w:rsidRDefault="008D739C" w:rsidP="00811253">
      <w:pPr>
        <w:ind w:firstLine="709"/>
        <w:jc w:val="both"/>
        <w:rPr>
          <w:i/>
        </w:rPr>
      </w:pPr>
    </w:p>
    <w:p w:rsidR="008D739C" w:rsidRPr="00091329" w:rsidRDefault="008D739C"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8D739C" w:rsidRPr="00091329" w:rsidRDefault="008D739C"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8D739C" w:rsidRPr="00091329" w:rsidRDefault="008D739C" w:rsidP="00811253">
      <w:pPr>
        <w:ind w:firstLine="709"/>
        <w:jc w:val="both"/>
      </w:pPr>
      <w:r w:rsidRPr="00091329">
        <w:t>Определить исчисленную сумму налога и сумму, подлежащую возврату налогоплательщику.</w:t>
      </w:r>
    </w:p>
    <w:p w:rsidR="008D739C" w:rsidRPr="00091329" w:rsidRDefault="008D739C" w:rsidP="00811253">
      <w:pPr>
        <w:ind w:firstLine="709"/>
        <w:jc w:val="both"/>
        <w:rPr>
          <w:i/>
        </w:rPr>
      </w:pPr>
    </w:p>
    <w:p w:rsidR="008D739C" w:rsidRPr="00091329" w:rsidRDefault="008D739C" w:rsidP="00811253">
      <w:pPr>
        <w:ind w:firstLine="709"/>
        <w:jc w:val="both"/>
        <w:rPr>
          <w:i/>
        </w:rPr>
      </w:pPr>
      <w:r w:rsidRPr="00091329">
        <w:rPr>
          <w:i/>
        </w:rPr>
        <w:t>Комплексное проблемно-аналитическое задание</w:t>
      </w:r>
    </w:p>
    <w:p w:rsidR="008D739C" w:rsidRPr="00091329" w:rsidRDefault="008D739C" w:rsidP="00811253">
      <w:pPr>
        <w:ind w:firstLine="709"/>
        <w:jc w:val="both"/>
      </w:pPr>
    </w:p>
    <w:p w:rsidR="008D739C" w:rsidRPr="00091329" w:rsidRDefault="008D739C"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8D739C" w:rsidRDefault="008D739C"/>
    <w:p w:rsidR="008D739C" w:rsidRPr="00DC11F5" w:rsidRDefault="008D739C"/>
    <w:sectPr w:rsidR="008D739C"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F850E68"/>
    <w:multiLevelType w:val="multilevel"/>
    <w:tmpl w:val="D0D4F12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5">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3"/>
  </w:num>
  <w:num w:numId="4">
    <w:abstractNumId w:val="41"/>
  </w:num>
  <w:num w:numId="5">
    <w:abstractNumId w:val="21"/>
  </w:num>
  <w:num w:numId="6">
    <w:abstractNumId w:val="10"/>
  </w:num>
  <w:num w:numId="7">
    <w:abstractNumId w:val="31"/>
  </w:num>
  <w:num w:numId="8">
    <w:abstractNumId w:val="43"/>
  </w:num>
  <w:num w:numId="9">
    <w:abstractNumId w:val="69"/>
  </w:num>
  <w:num w:numId="10">
    <w:abstractNumId w:val="32"/>
  </w:num>
  <w:num w:numId="11">
    <w:abstractNumId w:val="60"/>
  </w:num>
  <w:num w:numId="12">
    <w:abstractNumId w:val="47"/>
  </w:num>
  <w:num w:numId="13">
    <w:abstractNumId w:val="51"/>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7"/>
  </w:num>
  <w:num w:numId="17">
    <w:abstractNumId w:val="14"/>
  </w:num>
  <w:num w:numId="18">
    <w:abstractNumId w:val="62"/>
  </w:num>
  <w:num w:numId="19">
    <w:abstractNumId w:val="30"/>
  </w:num>
  <w:num w:numId="20">
    <w:abstractNumId w:val="46"/>
  </w:num>
  <w:num w:numId="21">
    <w:abstractNumId w:val="67"/>
  </w:num>
  <w:num w:numId="22">
    <w:abstractNumId w:val="12"/>
  </w:num>
  <w:num w:numId="23">
    <w:abstractNumId w:val="52"/>
  </w:num>
  <w:num w:numId="24">
    <w:abstractNumId w:val="5"/>
  </w:num>
  <w:num w:numId="25">
    <w:abstractNumId w:val="48"/>
  </w:num>
  <w:num w:numId="26">
    <w:abstractNumId w:val="39"/>
  </w:num>
  <w:num w:numId="27">
    <w:abstractNumId w:val="35"/>
  </w:num>
  <w:num w:numId="28">
    <w:abstractNumId w:val="19"/>
  </w:num>
  <w:num w:numId="29">
    <w:abstractNumId w:val="42"/>
  </w:num>
  <w:num w:numId="30">
    <w:abstractNumId w:val="54"/>
  </w:num>
  <w:num w:numId="31">
    <w:abstractNumId w:val="4"/>
  </w:num>
  <w:num w:numId="32">
    <w:abstractNumId w:val="65"/>
  </w:num>
  <w:num w:numId="33">
    <w:abstractNumId w:val="50"/>
  </w:num>
  <w:num w:numId="34">
    <w:abstractNumId w:val="7"/>
  </w:num>
  <w:num w:numId="35">
    <w:abstractNumId w:val="20"/>
  </w:num>
  <w:num w:numId="36">
    <w:abstractNumId w:val="56"/>
  </w:num>
  <w:num w:numId="37">
    <w:abstractNumId w:val="68"/>
  </w:num>
  <w:num w:numId="38">
    <w:abstractNumId w:val="22"/>
  </w:num>
  <w:num w:numId="39">
    <w:abstractNumId w:val="38"/>
  </w:num>
  <w:num w:numId="40">
    <w:abstractNumId w:val="16"/>
  </w:num>
  <w:num w:numId="41">
    <w:abstractNumId w:val="63"/>
  </w:num>
  <w:num w:numId="42">
    <w:abstractNumId w:val="49"/>
  </w:num>
  <w:num w:numId="43">
    <w:abstractNumId w:val="13"/>
  </w:num>
  <w:num w:numId="44">
    <w:abstractNumId w:val="61"/>
  </w:num>
  <w:num w:numId="45">
    <w:abstractNumId w:val="28"/>
  </w:num>
  <w:num w:numId="46">
    <w:abstractNumId w:val="40"/>
  </w:num>
  <w:num w:numId="47">
    <w:abstractNumId w:val="45"/>
  </w:num>
  <w:num w:numId="48">
    <w:abstractNumId w:val="72"/>
  </w:num>
  <w:num w:numId="49">
    <w:abstractNumId w:val="71"/>
  </w:num>
  <w:num w:numId="50">
    <w:abstractNumId w:val="3"/>
  </w:num>
  <w:num w:numId="51">
    <w:abstractNumId w:val="37"/>
  </w:num>
  <w:num w:numId="52">
    <w:abstractNumId w:val="8"/>
  </w:num>
  <w:num w:numId="53">
    <w:abstractNumId w:val="11"/>
  </w:num>
  <w:num w:numId="54">
    <w:abstractNumId w:val="33"/>
  </w:num>
  <w:num w:numId="55">
    <w:abstractNumId w:val="55"/>
  </w:num>
  <w:num w:numId="56">
    <w:abstractNumId w:val="59"/>
  </w:num>
  <w:num w:numId="57">
    <w:abstractNumId w:val="6"/>
  </w:num>
  <w:num w:numId="58">
    <w:abstractNumId w:val="18"/>
  </w:num>
  <w:num w:numId="59">
    <w:abstractNumId w:val="24"/>
  </w:num>
  <w:num w:numId="60">
    <w:abstractNumId w:val="57"/>
  </w:num>
  <w:num w:numId="61">
    <w:abstractNumId w:val="64"/>
  </w:num>
  <w:num w:numId="62">
    <w:abstractNumId w:val="29"/>
  </w:num>
  <w:num w:numId="63">
    <w:abstractNumId w:val="27"/>
  </w:num>
  <w:num w:numId="64">
    <w:abstractNumId w:val="44"/>
  </w:num>
  <w:num w:numId="65">
    <w:abstractNumId w:val="26"/>
  </w:num>
  <w:num w:numId="66">
    <w:abstractNumId w:val="70"/>
  </w:num>
  <w:num w:numId="67">
    <w:abstractNumId w:val="66"/>
  </w:num>
  <w:num w:numId="68">
    <w:abstractNumId w:val="25"/>
  </w:num>
  <w:num w:numId="69">
    <w:abstractNumId w:val="9"/>
  </w:num>
  <w:num w:numId="70">
    <w:abstractNumId w:val="34"/>
  </w:num>
  <w:num w:numId="71">
    <w:abstractNumId w:val="53"/>
  </w:num>
  <w:num w:numId="72">
    <w:abstractNumId w:val="15"/>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302C"/>
    <w:rsid w:val="00033CEA"/>
    <w:rsid w:val="00034A75"/>
    <w:rsid w:val="000366C4"/>
    <w:rsid w:val="00036E7D"/>
    <w:rsid w:val="000472E3"/>
    <w:rsid w:val="00056DCD"/>
    <w:rsid w:val="00057CBB"/>
    <w:rsid w:val="00061B59"/>
    <w:rsid w:val="00067628"/>
    <w:rsid w:val="00072222"/>
    <w:rsid w:val="00075FB2"/>
    <w:rsid w:val="00076108"/>
    <w:rsid w:val="00084190"/>
    <w:rsid w:val="0008548E"/>
    <w:rsid w:val="00090B42"/>
    <w:rsid w:val="00091329"/>
    <w:rsid w:val="000921C1"/>
    <w:rsid w:val="000A5A62"/>
    <w:rsid w:val="000B027A"/>
    <w:rsid w:val="000B2E6F"/>
    <w:rsid w:val="000B6283"/>
    <w:rsid w:val="000B66F0"/>
    <w:rsid w:val="000B6BED"/>
    <w:rsid w:val="000D0F53"/>
    <w:rsid w:val="000D2F00"/>
    <w:rsid w:val="000D33DE"/>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0B67"/>
    <w:rsid w:val="00155986"/>
    <w:rsid w:val="00160160"/>
    <w:rsid w:val="001615E8"/>
    <w:rsid w:val="00162942"/>
    <w:rsid w:val="001642A4"/>
    <w:rsid w:val="001654FA"/>
    <w:rsid w:val="00166834"/>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75EC"/>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3F69"/>
    <w:rsid w:val="00234A45"/>
    <w:rsid w:val="002378D5"/>
    <w:rsid w:val="0024195B"/>
    <w:rsid w:val="00243CC6"/>
    <w:rsid w:val="00244D48"/>
    <w:rsid w:val="00252B4E"/>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35D5"/>
    <w:rsid w:val="0032634E"/>
    <w:rsid w:val="00330BD5"/>
    <w:rsid w:val="003319BB"/>
    <w:rsid w:val="00335AFD"/>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4A71"/>
    <w:rsid w:val="004E5484"/>
    <w:rsid w:val="004E7649"/>
    <w:rsid w:val="004F213E"/>
    <w:rsid w:val="004F4739"/>
    <w:rsid w:val="004F780A"/>
    <w:rsid w:val="004F7B61"/>
    <w:rsid w:val="0050343B"/>
    <w:rsid w:val="00510F01"/>
    <w:rsid w:val="0052002C"/>
    <w:rsid w:val="00521EC4"/>
    <w:rsid w:val="0053544C"/>
    <w:rsid w:val="005523AB"/>
    <w:rsid w:val="00554FB1"/>
    <w:rsid w:val="00557DC1"/>
    <w:rsid w:val="00572859"/>
    <w:rsid w:val="00586578"/>
    <w:rsid w:val="00586680"/>
    <w:rsid w:val="00595C13"/>
    <w:rsid w:val="005A5AE6"/>
    <w:rsid w:val="005B0DEE"/>
    <w:rsid w:val="005B6382"/>
    <w:rsid w:val="005B6B6E"/>
    <w:rsid w:val="005B7AE7"/>
    <w:rsid w:val="005C1F1F"/>
    <w:rsid w:val="005C23A3"/>
    <w:rsid w:val="005C2B3C"/>
    <w:rsid w:val="005C66B3"/>
    <w:rsid w:val="005C686E"/>
    <w:rsid w:val="005D6601"/>
    <w:rsid w:val="005E6CE1"/>
    <w:rsid w:val="005F0774"/>
    <w:rsid w:val="005F0DE7"/>
    <w:rsid w:val="005F48B9"/>
    <w:rsid w:val="005F7335"/>
    <w:rsid w:val="006038D7"/>
    <w:rsid w:val="006056E8"/>
    <w:rsid w:val="006178D3"/>
    <w:rsid w:val="006237AC"/>
    <w:rsid w:val="00625F17"/>
    <w:rsid w:val="006351D8"/>
    <w:rsid w:val="00637074"/>
    <w:rsid w:val="00643ACB"/>
    <w:rsid w:val="0064569F"/>
    <w:rsid w:val="0065192A"/>
    <w:rsid w:val="00655811"/>
    <w:rsid w:val="0066220B"/>
    <w:rsid w:val="00662CEE"/>
    <w:rsid w:val="00665FCC"/>
    <w:rsid w:val="006744CB"/>
    <w:rsid w:val="006760DD"/>
    <w:rsid w:val="006774E3"/>
    <w:rsid w:val="00685396"/>
    <w:rsid w:val="006937DF"/>
    <w:rsid w:val="006962BD"/>
    <w:rsid w:val="00696F5D"/>
    <w:rsid w:val="006A0271"/>
    <w:rsid w:val="006A316B"/>
    <w:rsid w:val="006A5AB7"/>
    <w:rsid w:val="006C2F1D"/>
    <w:rsid w:val="006C4353"/>
    <w:rsid w:val="006E45B3"/>
    <w:rsid w:val="006F2550"/>
    <w:rsid w:val="006F5EFD"/>
    <w:rsid w:val="00700964"/>
    <w:rsid w:val="0070288A"/>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97BB2"/>
    <w:rsid w:val="007A0E70"/>
    <w:rsid w:val="007A2CC8"/>
    <w:rsid w:val="007A3601"/>
    <w:rsid w:val="007B023B"/>
    <w:rsid w:val="007B0901"/>
    <w:rsid w:val="007C2426"/>
    <w:rsid w:val="007C3243"/>
    <w:rsid w:val="007C523C"/>
    <w:rsid w:val="007C7C85"/>
    <w:rsid w:val="007D0364"/>
    <w:rsid w:val="007D5A9A"/>
    <w:rsid w:val="007E03E8"/>
    <w:rsid w:val="007E2B58"/>
    <w:rsid w:val="007E2E7F"/>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12F1"/>
    <w:rsid w:val="008727D0"/>
    <w:rsid w:val="0088674A"/>
    <w:rsid w:val="008923FA"/>
    <w:rsid w:val="0089270A"/>
    <w:rsid w:val="00895AA6"/>
    <w:rsid w:val="00896A13"/>
    <w:rsid w:val="008A52F2"/>
    <w:rsid w:val="008A7E41"/>
    <w:rsid w:val="008B3563"/>
    <w:rsid w:val="008B3D55"/>
    <w:rsid w:val="008D059F"/>
    <w:rsid w:val="008D739C"/>
    <w:rsid w:val="008D74B1"/>
    <w:rsid w:val="008E601C"/>
    <w:rsid w:val="0090429A"/>
    <w:rsid w:val="00904BBC"/>
    <w:rsid w:val="00907318"/>
    <w:rsid w:val="009220A7"/>
    <w:rsid w:val="00922ADD"/>
    <w:rsid w:val="00923A13"/>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A0404A"/>
    <w:rsid w:val="00A134C3"/>
    <w:rsid w:val="00A30977"/>
    <w:rsid w:val="00A336A7"/>
    <w:rsid w:val="00A35F47"/>
    <w:rsid w:val="00A430D9"/>
    <w:rsid w:val="00A44DFF"/>
    <w:rsid w:val="00A53FA6"/>
    <w:rsid w:val="00A567A0"/>
    <w:rsid w:val="00A82879"/>
    <w:rsid w:val="00A87544"/>
    <w:rsid w:val="00A91F5F"/>
    <w:rsid w:val="00A92D7B"/>
    <w:rsid w:val="00A941AA"/>
    <w:rsid w:val="00A958C5"/>
    <w:rsid w:val="00A96FF5"/>
    <w:rsid w:val="00AA0EC5"/>
    <w:rsid w:val="00AA13E3"/>
    <w:rsid w:val="00AA24C3"/>
    <w:rsid w:val="00AB1699"/>
    <w:rsid w:val="00AB6580"/>
    <w:rsid w:val="00AC2938"/>
    <w:rsid w:val="00AD0283"/>
    <w:rsid w:val="00AD505C"/>
    <w:rsid w:val="00AD658D"/>
    <w:rsid w:val="00AD7E93"/>
    <w:rsid w:val="00AE2C0F"/>
    <w:rsid w:val="00AE310A"/>
    <w:rsid w:val="00AE40A4"/>
    <w:rsid w:val="00AE7A3F"/>
    <w:rsid w:val="00AE7BAC"/>
    <w:rsid w:val="00AF0687"/>
    <w:rsid w:val="00AF16E5"/>
    <w:rsid w:val="00AF763D"/>
    <w:rsid w:val="00B055B8"/>
    <w:rsid w:val="00B07384"/>
    <w:rsid w:val="00B10602"/>
    <w:rsid w:val="00B13684"/>
    <w:rsid w:val="00B169D3"/>
    <w:rsid w:val="00B219AE"/>
    <w:rsid w:val="00B319A4"/>
    <w:rsid w:val="00B408B6"/>
    <w:rsid w:val="00B43110"/>
    <w:rsid w:val="00B47B0E"/>
    <w:rsid w:val="00B65424"/>
    <w:rsid w:val="00B74E4F"/>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1EFD"/>
    <w:rsid w:val="00C310C6"/>
    <w:rsid w:val="00C326D2"/>
    <w:rsid w:val="00C36EC8"/>
    <w:rsid w:val="00C45A9F"/>
    <w:rsid w:val="00C46911"/>
    <w:rsid w:val="00C53680"/>
    <w:rsid w:val="00C55906"/>
    <w:rsid w:val="00C64BD2"/>
    <w:rsid w:val="00C65C36"/>
    <w:rsid w:val="00C7395D"/>
    <w:rsid w:val="00C74A38"/>
    <w:rsid w:val="00C75B88"/>
    <w:rsid w:val="00C8171F"/>
    <w:rsid w:val="00C9101B"/>
    <w:rsid w:val="00CA0FC5"/>
    <w:rsid w:val="00CA10C0"/>
    <w:rsid w:val="00CA38FF"/>
    <w:rsid w:val="00CB501B"/>
    <w:rsid w:val="00CC7FE5"/>
    <w:rsid w:val="00CD3615"/>
    <w:rsid w:val="00CD591B"/>
    <w:rsid w:val="00CD6905"/>
    <w:rsid w:val="00CD7788"/>
    <w:rsid w:val="00CE089B"/>
    <w:rsid w:val="00CE3578"/>
    <w:rsid w:val="00CE4747"/>
    <w:rsid w:val="00CE5CFF"/>
    <w:rsid w:val="00CF6992"/>
    <w:rsid w:val="00CF6B2C"/>
    <w:rsid w:val="00D00133"/>
    <w:rsid w:val="00D036EB"/>
    <w:rsid w:val="00D1126D"/>
    <w:rsid w:val="00D31D15"/>
    <w:rsid w:val="00D3275A"/>
    <w:rsid w:val="00D415B0"/>
    <w:rsid w:val="00D53982"/>
    <w:rsid w:val="00D57159"/>
    <w:rsid w:val="00D5728C"/>
    <w:rsid w:val="00D67B67"/>
    <w:rsid w:val="00D862BD"/>
    <w:rsid w:val="00D93B97"/>
    <w:rsid w:val="00DC11F5"/>
    <w:rsid w:val="00DE3071"/>
    <w:rsid w:val="00E04702"/>
    <w:rsid w:val="00E079D9"/>
    <w:rsid w:val="00E16B97"/>
    <w:rsid w:val="00E16F87"/>
    <w:rsid w:val="00E21B98"/>
    <w:rsid w:val="00E31B51"/>
    <w:rsid w:val="00E324FF"/>
    <w:rsid w:val="00E3414D"/>
    <w:rsid w:val="00E353DC"/>
    <w:rsid w:val="00E376C9"/>
    <w:rsid w:val="00E46EB1"/>
    <w:rsid w:val="00E54D67"/>
    <w:rsid w:val="00E562B2"/>
    <w:rsid w:val="00E56FD7"/>
    <w:rsid w:val="00E66028"/>
    <w:rsid w:val="00E66F59"/>
    <w:rsid w:val="00E67765"/>
    <w:rsid w:val="00E70EB1"/>
    <w:rsid w:val="00E73DF4"/>
    <w:rsid w:val="00E80F41"/>
    <w:rsid w:val="00E8101E"/>
    <w:rsid w:val="00E86F14"/>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643ACB"/>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3AC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lenstr4gtm">
    <w:name w:val="lenstr4gtm"/>
    <w:basedOn w:val="Normal"/>
    <w:uiPriority w:val="99"/>
    <w:rsid w:val="001D1823"/>
    <w:pPr>
      <w:spacing w:before="100" w:beforeAutospacing="1" w:after="100" w:afterAutospacing="1"/>
    </w:pPr>
  </w:style>
  <w:style w:type="character" w:customStyle="1" w:styleId="lenstr4gtm1">
    <w:name w:val="lenstr4gtm1"/>
    <w:basedOn w:val="DefaultParagraphFont"/>
    <w:uiPriority w:val="99"/>
    <w:rsid w:val="001D1823"/>
    <w:rPr>
      <w:rFonts w:cs="Times New Roman"/>
    </w:rPr>
  </w:style>
  <w:style w:type="paragraph" w:customStyle="1" w:styleId="p38">
    <w:name w:val="p38"/>
    <w:basedOn w:val="Normal"/>
    <w:uiPriority w:val="99"/>
    <w:rsid w:val="001D1823"/>
    <w:pPr>
      <w:spacing w:before="100" w:beforeAutospacing="1" w:after="100" w:afterAutospacing="1"/>
    </w:pPr>
  </w:style>
  <w:style w:type="paragraph" w:customStyle="1" w:styleId="p17">
    <w:name w:val="p17"/>
    <w:basedOn w:val="Normal"/>
    <w:uiPriority w:val="99"/>
    <w:rsid w:val="00625F17"/>
    <w:pPr>
      <w:spacing w:before="100" w:beforeAutospacing="1" w:after="100" w:afterAutospacing="1"/>
    </w:pPr>
  </w:style>
  <w:style w:type="paragraph" w:customStyle="1" w:styleId="p19">
    <w:name w:val="p19"/>
    <w:basedOn w:val="Normal"/>
    <w:uiPriority w:val="99"/>
    <w:rsid w:val="00625F17"/>
    <w:pPr>
      <w:spacing w:before="100" w:beforeAutospacing="1" w:after="100" w:afterAutospacing="1"/>
    </w:pPr>
  </w:style>
  <w:style w:type="paragraph" w:customStyle="1" w:styleId="p21">
    <w:name w:val="p21"/>
    <w:basedOn w:val="Normal"/>
    <w:uiPriority w:val="99"/>
    <w:rsid w:val="00625F17"/>
    <w:pPr>
      <w:spacing w:before="100" w:beforeAutospacing="1" w:after="100" w:afterAutospacing="1"/>
    </w:pPr>
  </w:style>
  <w:style w:type="paragraph" w:customStyle="1" w:styleId="p36">
    <w:name w:val="p36"/>
    <w:basedOn w:val="Normal"/>
    <w:uiPriority w:val="99"/>
    <w:rsid w:val="00625F1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82391362">
      <w:marLeft w:val="0"/>
      <w:marRight w:val="0"/>
      <w:marTop w:val="0"/>
      <w:marBottom w:val="0"/>
      <w:divBdr>
        <w:top w:val="none" w:sz="0" w:space="0" w:color="auto"/>
        <w:left w:val="none" w:sz="0" w:space="0" w:color="auto"/>
        <w:bottom w:val="none" w:sz="0" w:space="0" w:color="auto"/>
        <w:right w:val="none" w:sz="0" w:space="0" w:color="auto"/>
      </w:divBdr>
    </w:div>
    <w:div w:id="682391365">
      <w:marLeft w:val="0"/>
      <w:marRight w:val="0"/>
      <w:marTop w:val="0"/>
      <w:marBottom w:val="0"/>
      <w:divBdr>
        <w:top w:val="none" w:sz="0" w:space="0" w:color="auto"/>
        <w:left w:val="none" w:sz="0" w:space="0" w:color="auto"/>
        <w:bottom w:val="none" w:sz="0" w:space="0" w:color="auto"/>
        <w:right w:val="none" w:sz="0" w:space="0" w:color="auto"/>
      </w:divBdr>
    </w:div>
    <w:div w:id="682391369">
      <w:marLeft w:val="0"/>
      <w:marRight w:val="0"/>
      <w:marTop w:val="0"/>
      <w:marBottom w:val="0"/>
      <w:divBdr>
        <w:top w:val="none" w:sz="0" w:space="0" w:color="auto"/>
        <w:left w:val="none" w:sz="0" w:space="0" w:color="auto"/>
        <w:bottom w:val="none" w:sz="0" w:space="0" w:color="auto"/>
        <w:right w:val="none" w:sz="0" w:space="0" w:color="auto"/>
      </w:divBdr>
      <w:divsChild>
        <w:div w:id="682391421">
          <w:marLeft w:val="0"/>
          <w:marRight w:val="0"/>
          <w:marTop w:val="0"/>
          <w:marBottom w:val="0"/>
          <w:divBdr>
            <w:top w:val="none" w:sz="0" w:space="0" w:color="auto"/>
            <w:left w:val="none" w:sz="0" w:space="0" w:color="auto"/>
            <w:bottom w:val="none" w:sz="0" w:space="0" w:color="auto"/>
            <w:right w:val="none" w:sz="0" w:space="0" w:color="auto"/>
          </w:divBdr>
          <w:divsChild>
            <w:div w:id="682391390">
              <w:marLeft w:val="0"/>
              <w:marRight w:val="450"/>
              <w:marTop w:val="0"/>
              <w:marBottom w:val="0"/>
              <w:divBdr>
                <w:top w:val="none" w:sz="0" w:space="0" w:color="auto"/>
                <w:left w:val="none" w:sz="0" w:space="0" w:color="auto"/>
                <w:bottom w:val="none" w:sz="0" w:space="0" w:color="auto"/>
                <w:right w:val="none" w:sz="0" w:space="0" w:color="auto"/>
              </w:divBdr>
            </w:div>
          </w:divsChild>
        </w:div>
        <w:div w:id="682391474">
          <w:marLeft w:val="0"/>
          <w:marRight w:val="0"/>
          <w:marTop w:val="0"/>
          <w:marBottom w:val="0"/>
          <w:divBdr>
            <w:top w:val="none" w:sz="0" w:space="0" w:color="auto"/>
            <w:left w:val="none" w:sz="0" w:space="0" w:color="auto"/>
            <w:bottom w:val="none" w:sz="0" w:space="0" w:color="auto"/>
            <w:right w:val="none" w:sz="0" w:space="0" w:color="auto"/>
          </w:divBdr>
          <w:divsChild>
            <w:div w:id="682391443">
              <w:marLeft w:val="0"/>
              <w:marRight w:val="0"/>
              <w:marTop w:val="0"/>
              <w:marBottom w:val="75"/>
              <w:divBdr>
                <w:top w:val="none" w:sz="0" w:space="0" w:color="auto"/>
                <w:left w:val="none" w:sz="0" w:space="0" w:color="auto"/>
                <w:bottom w:val="none" w:sz="0" w:space="0" w:color="auto"/>
                <w:right w:val="none" w:sz="0" w:space="0" w:color="auto"/>
              </w:divBdr>
            </w:div>
            <w:div w:id="682391448">
              <w:marLeft w:val="0"/>
              <w:marRight w:val="0"/>
              <w:marTop w:val="0"/>
              <w:marBottom w:val="75"/>
              <w:divBdr>
                <w:top w:val="none" w:sz="0" w:space="0" w:color="auto"/>
                <w:left w:val="none" w:sz="0" w:space="0" w:color="auto"/>
                <w:bottom w:val="none" w:sz="0" w:space="0" w:color="auto"/>
                <w:right w:val="none" w:sz="0" w:space="0" w:color="auto"/>
              </w:divBdr>
            </w:div>
            <w:div w:id="6823914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2391370">
      <w:marLeft w:val="0"/>
      <w:marRight w:val="0"/>
      <w:marTop w:val="0"/>
      <w:marBottom w:val="0"/>
      <w:divBdr>
        <w:top w:val="none" w:sz="0" w:space="0" w:color="auto"/>
        <w:left w:val="none" w:sz="0" w:space="0" w:color="auto"/>
        <w:bottom w:val="none" w:sz="0" w:space="0" w:color="auto"/>
        <w:right w:val="none" w:sz="0" w:space="0" w:color="auto"/>
      </w:divBdr>
    </w:div>
    <w:div w:id="682391371">
      <w:marLeft w:val="0"/>
      <w:marRight w:val="0"/>
      <w:marTop w:val="0"/>
      <w:marBottom w:val="0"/>
      <w:divBdr>
        <w:top w:val="none" w:sz="0" w:space="0" w:color="auto"/>
        <w:left w:val="none" w:sz="0" w:space="0" w:color="auto"/>
        <w:bottom w:val="none" w:sz="0" w:space="0" w:color="auto"/>
        <w:right w:val="none" w:sz="0" w:space="0" w:color="auto"/>
      </w:divBdr>
    </w:div>
    <w:div w:id="682391372">
      <w:marLeft w:val="0"/>
      <w:marRight w:val="0"/>
      <w:marTop w:val="0"/>
      <w:marBottom w:val="0"/>
      <w:divBdr>
        <w:top w:val="none" w:sz="0" w:space="0" w:color="auto"/>
        <w:left w:val="none" w:sz="0" w:space="0" w:color="auto"/>
        <w:bottom w:val="none" w:sz="0" w:space="0" w:color="auto"/>
        <w:right w:val="none" w:sz="0" w:space="0" w:color="auto"/>
      </w:divBdr>
      <w:divsChild>
        <w:div w:id="682391429">
          <w:marLeft w:val="0"/>
          <w:marRight w:val="0"/>
          <w:marTop w:val="0"/>
          <w:marBottom w:val="0"/>
          <w:divBdr>
            <w:top w:val="none" w:sz="0" w:space="0" w:color="auto"/>
            <w:left w:val="none" w:sz="0" w:space="0" w:color="auto"/>
            <w:bottom w:val="none" w:sz="0" w:space="0" w:color="auto"/>
            <w:right w:val="none" w:sz="0" w:space="0" w:color="auto"/>
          </w:divBdr>
          <w:divsChild>
            <w:div w:id="682391434">
              <w:marLeft w:val="0"/>
              <w:marRight w:val="450"/>
              <w:marTop w:val="0"/>
              <w:marBottom w:val="0"/>
              <w:divBdr>
                <w:top w:val="none" w:sz="0" w:space="0" w:color="auto"/>
                <w:left w:val="none" w:sz="0" w:space="0" w:color="auto"/>
                <w:bottom w:val="none" w:sz="0" w:space="0" w:color="auto"/>
                <w:right w:val="none" w:sz="0" w:space="0" w:color="auto"/>
              </w:divBdr>
            </w:div>
          </w:divsChild>
        </w:div>
        <w:div w:id="682391431">
          <w:marLeft w:val="0"/>
          <w:marRight w:val="0"/>
          <w:marTop w:val="0"/>
          <w:marBottom w:val="0"/>
          <w:divBdr>
            <w:top w:val="none" w:sz="0" w:space="0" w:color="auto"/>
            <w:left w:val="none" w:sz="0" w:space="0" w:color="auto"/>
            <w:bottom w:val="none" w:sz="0" w:space="0" w:color="auto"/>
            <w:right w:val="none" w:sz="0" w:space="0" w:color="auto"/>
          </w:divBdr>
          <w:divsChild>
            <w:div w:id="682391385">
              <w:marLeft w:val="0"/>
              <w:marRight w:val="0"/>
              <w:marTop w:val="0"/>
              <w:marBottom w:val="75"/>
              <w:divBdr>
                <w:top w:val="none" w:sz="0" w:space="0" w:color="auto"/>
                <w:left w:val="none" w:sz="0" w:space="0" w:color="auto"/>
                <w:bottom w:val="none" w:sz="0" w:space="0" w:color="auto"/>
                <w:right w:val="none" w:sz="0" w:space="0" w:color="auto"/>
              </w:divBdr>
            </w:div>
            <w:div w:id="682391403">
              <w:marLeft w:val="0"/>
              <w:marRight w:val="0"/>
              <w:marTop w:val="0"/>
              <w:marBottom w:val="75"/>
              <w:divBdr>
                <w:top w:val="none" w:sz="0" w:space="0" w:color="auto"/>
                <w:left w:val="none" w:sz="0" w:space="0" w:color="auto"/>
                <w:bottom w:val="none" w:sz="0" w:space="0" w:color="auto"/>
                <w:right w:val="none" w:sz="0" w:space="0" w:color="auto"/>
              </w:divBdr>
            </w:div>
            <w:div w:id="6823914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2391375">
      <w:marLeft w:val="0"/>
      <w:marRight w:val="0"/>
      <w:marTop w:val="0"/>
      <w:marBottom w:val="0"/>
      <w:divBdr>
        <w:top w:val="none" w:sz="0" w:space="0" w:color="auto"/>
        <w:left w:val="none" w:sz="0" w:space="0" w:color="auto"/>
        <w:bottom w:val="none" w:sz="0" w:space="0" w:color="auto"/>
        <w:right w:val="none" w:sz="0" w:space="0" w:color="auto"/>
      </w:divBdr>
    </w:div>
    <w:div w:id="682391378">
      <w:marLeft w:val="0"/>
      <w:marRight w:val="0"/>
      <w:marTop w:val="0"/>
      <w:marBottom w:val="0"/>
      <w:divBdr>
        <w:top w:val="none" w:sz="0" w:space="0" w:color="auto"/>
        <w:left w:val="none" w:sz="0" w:space="0" w:color="auto"/>
        <w:bottom w:val="none" w:sz="0" w:space="0" w:color="auto"/>
        <w:right w:val="none" w:sz="0" w:space="0" w:color="auto"/>
      </w:divBdr>
    </w:div>
    <w:div w:id="682391381">
      <w:marLeft w:val="0"/>
      <w:marRight w:val="0"/>
      <w:marTop w:val="0"/>
      <w:marBottom w:val="0"/>
      <w:divBdr>
        <w:top w:val="none" w:sz="0" w:space="0" w:color="auto"/>
        <w:left w:val="none" w:sz="0" w:space="0" w:color="auto"/>
        <w:bottom w:val="none" w:sz="0" w:space="0" w:color="auto"/>
        <w:right w:val="none" w:sz="0" w:space="0" w:color="auto"/>
      </w:divBdr>
    </w:div>
    <w:div w:id="682391384">
      <w:marLeft w:val="0"/>
      <w:marRight w:val="0"/>
      <w:marTop w:val="0"/>
      <w:marBottom w:val="0"/>
      <w:divBdr>
        <w:top w:val="none" w:sz="0" w:space="0" w:color="auto"/>
        <w:left w:val="none" w:sz="0" w:space="0" w:color="auto"/>
        <w:bottom w:val="none" w:sz="0" w:space="0" w:color="auto"/>
        <w:right w:val="none" w:sz="0" w:space="0" w:color="auto"/>
      </w:divBdr>
      <w:divsChild>
        <w:div w:id="682391419">
          <w:marLeft w:val="-225"/>
          <w:marRight w:val="-225"/>
          <w:marTop w:val="0"/>
          <w:marBottom w:val="0"/>
          <w:divBdr>
            <w:top w:val="none" w:sz="0" w:space="0" w:color="auto"/>
            <w:left w:val="none" w:sz="0" w:space="0" w:color="auto"/>
            <w:bottom w:val="none" w:sz="0" w:space="0" w:color="auto"/>
            <w:right w:val="none" w:sz="0" w:space="0" w:color="auto"/>
          </w:divBdr>
          <w:divsChild>
            <w:div w:id="682391441">
              <w:marLeft w:val="0"/>
              <w:marRight w:val="0"/>
              <w:marTop w:val="0"/>
              <w:marBottom w:val="0"/>
              <w:divBdr>
                <w:top w:val="none" w:sz="0" w:space="0" w:color="auto"/>
                <w:left w:val="none" w:sz="0" w:space="0" w:color="auto"/>
                <w:bottom w:val="none" w:sz="0" w:space="0" w:color="auto"/>
                <w:right w:val="none" w:sz="0" w:space="0" w:color="auto"/>
              </w:divBdr>
              <w:divsChild>
                <w:div w:id="682391417">
                  <w:marLeft w:val="-225"/>
                  <w:marRight w:val="-225"/>
                  <w:marTop w:val="0"/>
                  <w:marBottom w:val="0"/>
                  <w:divBdr>
                    <w:top w:val="none" w:sz="0" w:space="0" w:color="auto"/>
                    <w:left w:val="none" w:sz="0" w:space="0" w:color="auto"/>
                    <w:bottom w:val="none" w:sz="0" w:space="0" w:color="auto"/>
                    <w:right w:val="none" w:sz="0" w:space="0" w:color="auto"/>
                  </w:divBdr>
                  <w:divsChild>
                    <w:div w:id="682391412">
                      <w:marLeft w:val="9750"/>
                      <w:marRight w:val="0"/>
                      <w:marTop w:val="0"/>
                      <w:marBottom w:val="0"/>
                      <w:divBdr>
                        <w:top w:val="none" w:sz="0" w:space="0" w:color="auto"/>
                        <w:left w:val="none" w:sz="0" w:space="0" w:color="auto"/>
                        <w:bottom w:val="none" w:sz="0" w:space="0" w:color="auto"/>
                        <w:right w:val="none" w:sz="0" w:space="0" w:color="auto"/>
                      </w:divBdr>
                      <w:divsChild>
                        <w:div w:id="68239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1386">
      <w:marLeft w:val="0"/>
      <w:marRight w:val="0"/>
      <w:marTop w:val="0"/>
      <w:marBottom w:val="0"/>
      <w:divBdr>
        <w:top w:val="none" w:sz="0" w:space="0" w:color="auto"/>
        <w:left w:val="none" w:sz="0" w:space="0" w:color="auto"/>
        <w:bottom w:val="none" w:sz="0" w:space="0" w:color="auto"/>
        <w:right w:val="none" w:sz="0" w:space="0" w:color="auto"/>
      </w:divBdr>
      <w:divsChild>
        <w:div w:id="682391435">
          <w:marLeft w:val="-225"/>
          <w:marRight w:val="-225"/>
          <w:marTop w:val="0"/>
          <w:marBottom w:val="0"/>
          <w:divBdr>
            <w:top w:val="none" w:sz="0" w:space="0" w:color="auto"/>
            <w:left w:val="none" w:sz="0" w:space="0" w:color="auto"/>
            <w:bottom w:val="none" w:sz="0" w:space="0" w:color="auto"/>
            <w:right w:val="none" w:sz="0" w:space="0" w:color="auto"/>
          </w:divBdr>
          <w:divsChild>
            <w:div w:id="682391418">
              <w:marLeft w:val="0"/>
              <w:marRight w:val="0"/>
              <w:marTop w:val="0"/>
              <w:marBottom w:val="0"/>
              <w:divBdr>
                <w:top w:val="none" w:sz="0" w:space="0" w:color="auto"/>
                <w:left w:val="none" w:sz="0" w:space="0" w:color="auto"/>
                <w:bottom w:val="none" w:sz="0" w:space="0" w:color="auto"/>
                <w:right w:val="none" w:sz="0" w:space="0" w:color="auto"/>
              </w:divBdr>
              <w:divsChild>
                <w:div w:id="682391394">
                  <w:marLeft w:val="-225"/>
                  <w:marRight w:val="-225"/>
                  <w:marTop w:val="0"/>
                  <w:marBottom w:val="0"/>
                  <w:divBdr>
                    <w:top w:val="none" w:sz="0" w:space="0" w:color="auto"/>
                    <w:left w:val="none" w:sz="0" w:space="0" w:color="auto"/>
                    <w:bottom w:val="none" w:sz="0" w:space="0" w:color="auto"/>
                    <w:right w:val="none" w:sz="0" w:space="0" w:color="auto"/>
                  </w:divBdr>
                  <w:divsChild>
                    <w:div w:id="682391426">
                      <w:marLeft w:val="9750"/>
                      <w:marRight w:val="0"/>
                      <w:marTop w:val="0"/>
                      <w:marBottom w:val="0"/>
                      <w:divBdr>
                        <w:top w:val="none" w:sz="0" w:space="0" w:color="auto"/>
                        <w:left w:val="none" w:sz="0" w:space="0" w:color="auto"/>
                        <w:bottom w:val="none" w:sz="0" w:space="0" w:color="auto"/>
                        <w:right w:val="none" w:sz="0" w:space="0" w:color="auto"/>
                      </w:divBdr>
                      <w:divsChild>
                        <w:div w:id="6823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1387">
      <w:marLeft w:val="0"/>
      <w:marRight w:val="0"/>
      <w:marTop w:val="0"/>
      <w:marBottom w:val="0"/>
      <w:divBdr>
        <w:top w:val="none" w:sz="0" w:space="0" w:color="auto"/>
        <w:left w:val="none" w:sz="0" w:space="0" w:color="auto"/>
        <w:bottom w:val="none" w:sz="0" w:space="0" w:color="auto"/>
        <w:right w:val="none" w:sz="0" w:space="0" w:color="auto"/>
      </w:divBdr>
    </w:div>
    <w:div w:id="682391388">
      <w:marLeft w:val="0"/>
      <w:marRight w:val="0"/>
      <w:marTop w:val="0"/>
      <w:marBottom w:val="0"/>
      <w:divBdr>
        <w:top w:val="none" w:sz="0" w:space="0" w:color="auto"/>
        <w:left w:val="none" w:sz="0" w:space="0" w:color="auto"/>
        <w:bottom w:val="none" w:sz="0" w:space="0" w:color="auto"/>
        <w:right w:val="none" w:sz="0" w:space="0" w:color="auto"/>
      </w:divBdr>
      <w:divsChild>
        <w:div w:id="682391374">
          <w:marLeft w:val="0"/>
          <w:marRight w:val="0"/>
          <w:marTop w:val="0"/>
          <w:marBottom w:val="300"/>
          <w:divBdr>
            <w:top w:val="none" w:sz="0" w:space="0" w:color="auto"/>
            <w:left w:val="none" w:sz="0" w:space="0" w:color="auto"/>
            <w:bottom w:val="none" w:sz="0" w:space="0" w:color="auto"/>
            <w:right w:val="none" w:sz="0" w:space="0" w:color="auto"/>
          </w:divBdr>
          <w:divsChild>
            <w:div w:id="682391398">
              <w:marLeft w:val="0"/>
              <w:marRight w:val="0"/>
              <w:marTop w:val="0"/>
              <w:marBottom w:val="0"/>
              <w:divBdr>
                <w:top w:val="none" w:sz="0" w:space="0" w:color="auto"/>
                <w:left w:val="none" w:sz="0" w:space="0" w:color="auto"/>
                <w:bottom w:val="none" w:sz="0" w:space="0" w:color="auto"/>
                <w:right w:val="none" w:sz="0" w:space="0" w:color="auto"/>
              </w:divBdr>
            </w:div>
          </w:divsChild>
        </w:div>
        <w:div w:id="682391411">
          <w:marLeft w:val="0"/>
          <w:marRight w:val="0"/>
          <w:marTop w:val="0"/>
          <w:marBottom w:val="300"/>
          <w:divBdr>
            <w:top w:val="none" w:sz="0" w:space="0" w:color="auto"/>
            <w:left w:val="none" w:sz="0" w:space="0" w:color="auto"/>
            <w:bottom w:val="none" w:sz="0" w:space="0" w:color="auto"/>
            <w:right w:val="none" w:sz="0" w:space="0" w:color="auto"/>
          </w:divBdr>
          <w:divsChild>
            <w:div w:id="682391389">
              <w:marLeft w:val="0"/>
              <w:marRight w:val="0"/>
              <w:marTop w:val="0"/>
              <w:marBottom w:val="0"/>
              <w:divBdr>
                <w:top w:val="none" w:sz="0" w:space="0" w:color="auto"/>
                <w:left w:val="none" w:sz="0" w:space="0" w:color="auto"/>
                <w:bottom w:val="none" w:sz="0" w:space="0" w:color="auto"/>
                <w:right w:val="none" w:sz="0" w:space="0" w:color="auto"/>
              </w:divBdr>
            </w:div>
          </w:divsChild>
        </w:div>
        <w:div w:id="682391413">
          <w:marLeft w:val="0"/>
          <w:marRight w:val="0"/>
          <w:marTop w:val="0"/>
          <w:marBottom w:val="300"/>
          <w:divBdr>
            <w:top w:val="none" w:sz="0" w:space="0" w:color="auto"/>
            <w:left w:val="none" w:sz="0" w:space="0" w:color="auto"/>
            <w:bottom w:val="none" w:sz="0" w:space="0" w:color="auto"/>
            <w:right w:val="none" w:sz="0" w:space="0" w:color="auto"/>
          </w:divBdr>
          <w:divsChild>
            <w:div w:id="682391422">
              <w:marLeft w:val="0"/>
              <w:marRight w:val="0"/>
              <w:marTop w:val="0"/>
              <w:marBottom w:val="0"/>
              <w:divBdr>
                <w:top w:val="none" w:sz="0" w:space="0" w:color="auto"/>
                <w:left w:val="none" w:sz="0" w:space="0" w:color="auto"/>
                <w:bottom w:val="none" w:sz="0" w:space="0" w:color="auto"/>
                <w:right w:val="none" w:sz="0" w:space="0" w:color="auto"/>
              </w:divBdr>
            </w:div>
          </w:divsChild>
        </w:div>
        <w:div w:id="682391436">
          <w:marLeft w:val="0"/>
          <w:marRight w:val="0"/>
          <w:marTop w:val="0"/>
          <w:marBottom w:val="300"/>
          <w:divBdr>
            <w:top w:val="none" w:sz="0" w:space="0" w:color="auto"/>
            <w:left w:val="none" w:sz="0" w:space="0" w:color="auto"/>
            <w:bottom w:val="none" w:sz="0" w:space="0" w:color="auto"/>
            <w:right w:val="none" w:sz="0" w:space="0" w:color="auto"/>
          </w:divBdr>
          <w:divsChild>
            <w:div w:id="682391425">
              <w:marLeft w:val="0"/>
              <w:marRight w:val="0"/>
              <w:marTop w:val="0"/>
              <w:marBottom w:val="0"/>
              <w:divBdr>
                <w:top w:val="none" w:sz="0" w:space="0" w:color="auto"/>
                <w:left w:val="none" w:sz="0" w:space="0" w:color="auto"/>
                <w:bottom w:val="none" w:sz="0" w:space="0" w:color="auto"/>
                <w:right w:val="none" w:sz="0" w:space="0" w:color="auto"/>
              </w:divBdr>
            </w:div>
          </w:divsChild>
        </w:div>
        <w:div w:id="682391458">
          <w:marLeft w:val="0"/>
          <w:marRight w:val="0"/>
          <w:marTop w:val="0"/>
          <w:marBottom w:val="300"/>
          <w:divBdr>
            <w:top w:val="none" w:sz="0" w:space="0" w:color="auto"/>
            <w:left w:val="none" w:sz="0" w:space="0" w:color="auto"/>
            <w:bottom w:val="none" w:sz="0" w:space="0" w:color="auto"/>
            <w:right w:val="none" w:sz="0" w:space="0" w:color="auto"/>
          </w:divBdr>
          <w:divsChild>
            <w:div w:id="682391399">
              <w:marLeft w:val="0"/>
              <w:marRight w:val="0"/>
              <w:marTop w:val="0"/>
              <w:marBottom w:val="0"/>
              <w:divBdr>
                <w:top w:val="none" w:sz="0" w:space="0" w:color="auto"/>
                <w:left w:val="none" w:sz="0" w:space="0" w:color="auto"/>
                <w:bottom w:val="none" w:sz="0" w:space="0" w:color="auto"/>
                <w:right w:val="none" w:sz="0" w:space="0" w:color="auto"/>
              </w:divBdr>
            </w:div>
          </w:divsChild>
        </w:div>
        <w:div w:id="682391472">
          <w:marLeft w:val="0"/>
          <w:marRight w:val="0"/>
          <w:marTop w:val="0"/>
          <w:marBottom w:val="300"/>
          <w:divBdr>
            <w:top w:val="none" w:sz="0" w:space="0" w:color="auto"/>
            <w:left w:val="none" w:sz="0" w:space="0" w:color="auto"/>
            <w:bottom w:val="none" w:sz="0" w:space="0" w:color="auto"/>
            <w:right w:val="none" w:sz="0" w:space="0" w:color="auto"/>
          </w:divBdr>
          <w:divsChild>
            <w:div w:id="68239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1391">
      <w:marLeft w:val="0"/>
      <w:marRight w:val="0"/>
      <w:marTop w:val="0"/>
      <w:marBottom w:val="0"/>
      <w:divBdr>
        <w:top w:val="none" w:sz="0" w:space="0" w:color="auto"/>
        <w:left w:val="none" w:sz="0" w:space="0" w:color="auto"/>
        <w:bottom w:val="none" w:sz="0" w:space="0" w:color="auto"/>
        <w:right w:val="none" w:sz="0" w:space="0" w:color="auto"/>
      </w:divBdr>
      <w:divsChild>
        <w:div w:id="682391393">
          <w:marLeft w:val="0"/>
          <w:marRight w:val="0"/>
          <w:marTop w:val="0"/>
          <w:marBottom w:val="0"/>
          <w:divBdr>
            <w:top w:val="none" w:sz="0" w:space="0" w:color="auto"/>
            <w:left w:val="none" w:sz="0" w:space="0" w:color="auto"/>
            <w:bottom w:val="none" w:sz="0" w:space="0" w:color="auto"/>
            <w:right w:val="none" w:sz="0" w:space="0" w:color="auto"/>
          </w:divBdr>
        </w:div>
        <w:div w:id="682391406">
          <w:marLeft w:val="0"/>
          <w:marRight w:val="0"/>
          <w:marTop w:val="0"/>
          <w:marBottom w:val="0"/>
          <w:divBdr>
            <w:top w:val="none" w:sz="0" w:space="0" w:color="auto"/>
            <w:left w:val="none" w:sz="0" w:space="0" w:color="auto"/>
            <w:bottom w:val="none" w:sz="0" w:space="0" w:color="auto"/>
            <w:right w:val="none" w:sz="0" w:space="0" w:color="auto"/>
          </w:divBdr>
          <w:divsChild>
            <w:div w:id="68239136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7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28">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2391400">
      <w:marLeft w:val="0"/>
      <w:marRight w:val="0"/>
      <w:marTop w:val="0"/>
      <w:marBottom w:val="0"/>
      <w:divBdr>
        <w:top w:val="none" w:sz="0" w:space="0" w:color="auto"/>
        <w:left w:val="none" w:sz="0" w:space="0" w:color="auto"/>
        <w:bottom w:val="none" w:sz="0" w:space="0" w:color="auto"/>
        <w:right w:val="none" w:sz="0" w:space="0" w:color="auto"/>
      </w:divBdr>
      <w:divsChild>
        <w:div w:id="682391376">
          <w:marLeft w:val="0"/>
          <w:marRight w:val="0"/>
          <w:marTop w:val="0"/>
          <w:marBottom w:val="0"/>
          <w:divBdr>
            <w:top w:val="none" w:sz="0" w:space="0" w:color="auto"/>
            <w:left w:val="none" w:sz="0" w:space="0" w:color="auto"/>
            <w:bottom w:val="none" w:sz="0" w:space="0" w:color="auto"/>
            <w:right w:val="none" w:sz="0" w:space="0" w:color="auto"/>
          </w:divBdr>
          <w:divsChild>
            <w:div w:id="682391415">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5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07">
          <w:marLeft w:val="0"/>
          <w:marRight w:val="0"/>
          <w:marTop w:val="0"/>
          <w:marBottom w:val="0"/>
          <w:divBdr>
            <w:top w:val="none" w:sz="0" w:space="0" w:color="auto"/>
            <w:left w:val="none" w:sz="0" w:space="0" w:color="auto"/>
            <w:bottom w:val="none" w:sz="0" w:space="0" w:color="auto"/>
            <w:right w:val="none" w:sz="0" w:space="0" w:color="auto"/>
          </w:divBdr>
        </w:div>
      </w:divsChild>
    </w:div>
    <w:div w:id="682391401">
      <w:marLeft w:val="0"/>
      <w:marRight w:val="0"/>
      <w:marTop w:val="0"/>
      <w:marBottom w:val="0"/>
      <w:divBdr>
        <w:top w:val="none" w:sz="0" w:space="0" w:color="auto"/>
        <w:left w:val="none" w:sz="0" w:space="0" w:color="auto"/>
        <w:bottom w:val="none" w:sz="0" w:space="0" w:color="auto"/>
        <w:right w:val="none" w:sz="0" w:space="0" w:color="auto"/>
      </w:divBdr>
      <w:divsChild>
        <w:div w:id="682391367">
          <w:marLeft w:val="0"/>
          <w:marRight w:val="0"/>
          <w:marTop w:val="0"/>
          <w:marBottom w:val="75"/>
          <w:divBdr>
            <w:top w:val="none" w:sz="0" w:space="0" w:color="auto"/>
            <w:left w:val="none" w:sz="0" w:space="0" w:color="auto"/>
            <w:bottom w:val="none" w:sz="0" w:space="0" w:color="auto"/>
            <w:right w:val="none" w:sz="0" w:space="0" w:color="auto"/>
          </w:divBdr>
        </w:div>
        <w:div w:id="682391410">
          <w:marLeft w:val="0"/>
          <w:marRight w:val="0"/>
          <w:marTop w:val="0"/>
          <w:marBottom w:val="75"/>
          <w:divBdr>
            <w:top w:val="none" w:sz="0" w:space="0" w:color="auto"/>
            <w:left w:val="none" w:sz="0" w:space="0" w:color="auto"/>
            <w:bottom w:val="none" w:sz="0" w:space="0" w:color="auto"/>
            <w:right w:val="none" w:sz="0" w:space="0" w:color="auto"/>
          </w:divBdr>
        </w:div>
      </w:divsChild>
    </w:div>
    <w:div w:id="682391405">
      <w:marLeft w:val="0"/>
      <w:marRight w:val="0"/>
      <w:marTop w:val="0"/>
      <w:marBottom w:val="0"/>
      <w:divBdr>
        <w:top w:val="none" w:sz="0" w:space="0" w:color="auto"/>
        <w:left w:val="none" w:sz="0" w:space="0" w:color="auto"/>
        <w:bottom w:val="none" w:sz="0" w:space="0" w:color="auto"/>
        <w:right w:val="none" w:sz="0" w:space="0" w:color="auto"/>
      </w:divBdr>
    </w:div>
    <w:div w:id="682391409">
      <w:marLeft w:val="0"/>
      <w:marRight w:val="0"/>
      <w:marTop w:val="0"/>
      <w:marBottom w:val="0"/>
      <w:divBdr>
        <w:top w:val="none" w:sz="0" w:space="0" w:color="auto"/>
        <w:left w:val="none" w:sz="0" w:space="0" w:color="auto"/>
        <w:bottom w:val="none" w:sz="0" w:space="0" w:color="auto"/>
        <w:right w:val="none" w:sz="0" w:space="0" w:color="auto"/>
      </w:divBdr>
    </w:div>
    <w:div w:id="682391414">
      <w:marLeft w:val="0"/>
      <w:marRight w:val="0"/>
      <w:marTop w:val="0"/>
      <w:marBottom w:val="0"/>
      <w:divBdr>
        <w:top w:val="none" w:sz="0" w:space="0" w:color="auto"/>
        <w:left w:val="none" w:sz="0" w:space="0" w:color="auto"/>
        <w:bottom w:val="none" w:sz="0" w:space="0" w:color="auto"/>
        <w:right w:val="none" w:sz="0" w:space="0" w:color="auto"/>
      </w:divBdr>
      <w:divsChild>
        <w:div w:id="682391379">
          <w:marLeft w:val="0"/>
          <w:marRight w:val="0"/>
          <w:marTop w:val="0"/>
          <w:marBottom w:val="0"/>
          <w:divBdr>
            <w:top w:val="none" w:sz="0" w:space="0" w:color="auto"/>
            <w:left w:val="none" w:sz="0" w:space="0" w:color="auto"/>
            <w:bottom w:val="none" w:sz="0" w:space="0" w:color="auto"/>
            <w:right w:val="none" w:sz="0" w:space="0" w:color="auto"/>
          </w:divBdr>
          <w:divsChild>
            <w:div w:id="682391373">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9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51">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68">
          <w:marLeft w:val="0"/>
          <w:marRight w:val="0"/>
          <w:marTop w:val="0"/>
          <w:marBottom w:val="0"/>
          <w:divBdr>
            <w:top w:val="none" w:sz="0" w:space="0" w:color="auto"/>
            <w:left w:val="none" w:sz="0" w:space="0" w:color="auto"/>
            <w:bottom w:val="none" w:sz="0" w:space="0" w:color="auto"/>
            <w:right w:val="none" w:sz="0" w:space="0" w:color="auto"/>
          </w:divBdr>
        </w:div>
      </w:divsChild>
    </w:div>
    <w:div w:id="682391416">
      <w:marLeft w:val="0"/>
      <w:marRight w:val="0"/>
      <w:marTop w:val="0"/>
      <w:marBottom w:val="0"/>
      <w:divBdr>
        <w:top w:val="none" w:sz="0" w:space="0" w:color="auto"/>
        <w:left w:val="none" w:sz="0" w:space="0" w:color="auto"/>
        <w:bottom w:val="none" w:sz="0" w:space="0" w:color="auto"/>
        <w:right w:val="none" w:sz="0" w:space="0" w:color="auto"/>
      </w:divBdr>
    </w:div>
    <w:div w:id="682391427">
      <w:marLeft w:val="0"/>
      <w:marRight w:val="0"/>
      <w:marTop w:val="0"/>
      <w:marBottom w:val="0"/>
      <w:divBdr>
        <w:top w:val="none" w:sz="0" w:space="0" w:color="auto"/>
        <w:left w:val="none" w:sz="0" w:space="0" w:color="auto"/>
        <w:bottom w:val="none" w:sz="0" w:space="0" w:color="auto"/>
        <w:right w:val="none" w:sz="0" w:space="0" w:color="auto"/>
      </w:divBdr>
      <w:divsChild>
        <w:div w:id="682391420">
          <w:marLeft w:val="0"/>
          <w:marRight w:val="0"/>
          <w:marTop w:val="0"/>
          <w:marBottom w:val="0"/>
          <w:divBdr>
            <w:top w:val="none" w:sz="0" w:space="0" w:color="auto"/>
            <w:left w:val="none" w:sz="0" w:space="0" w:color="auto"/>
            <w:bottom w:val="none" w:sz="0" w:space="0" w:color="auto"/>
            <w:right w:val="none" w:sz="0" w:space="0" w:color="auto"/>
          </w:divBdr>
          <w:divsChild>
            <w:div w:id="682391396">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0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38">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30">
          <w:marLeft w:val="0"/>
          <w:marRight w:val="0"/>
          <w:marTop w:val="0"/>
          <w:marBottom w:val="0"/>
          <w:divBdr>
            <w:top w:val="none" w:sz="0" w:space="0" w:color="auto"/>
            <w:left w:val="none" w:sz="0" w:space="0" w:color="auto"/>
            <w:bottom w:val="none" w:sz="0" w:space="0" w:color="auto"/>
            <w:right w:val="none" w:sz="0" w:space="0" w:color="auto"/>
          </w:divBdr>
        </w:div>
      </w:divsChild>
    </w:div>
    <w:div w:id="682391432">
      <w:marLeft w:val="0"/>
      <w:marRight w:val="0"/>
      <w:marTop w:val="0"/>
      <w:marBottom w:val="0"/>
      <w:divBdr>
        <w:top w:val="none" w:sz="0" w:space="0" w:color="auto"/>
        <w:left w:val="none" w:sz="0" w:space="0" w:color="auto"/>
        <w:bottom w:val="none" w:sz="0" w:space="0" w:color="auto"/>
        <w:right w:val="none" w:sz="0" w:space="0" w:color="auto"/>
      </w:divBdr>
    </w:div>
    <w:div w:id="682391437">
      <w:marLeft w:val="0"/>
      <w:marRight w:val="0"/>
      <w:marTop w:val="0"/>
      <w:marBottom w:val="0"/>
      <w:divBdr>
        <w:top w:val="none" w:sz="0" w:space="0" w:color="auto"/>
        <w:left w:val="none" w:sz="0" w:space="0" w:color="auto"/>
        <w:bottom w:val="none" w:sz="0" w:space="0" w:color="auto"/>
        <w:right w:val="none" w:sz="0" w:space="0" w:color="auto"/>
      </w:divBdr>
      <w:divsChild>
        <w:div w:id="682391408">
          <w:marLeft w:val="0"/>
          <w:marRight w:val="0"/>
          <w:marTop w:val="0"/>
          <w:marBottom w:val="0"/>
          <w:divBdr>
            <w:top w:val="none" w:sz="0" w:space="0" w:color="auto"/>
            <w:left w:val="none" w:sz="0" w:space="0" w:color="auto"/>
            <w:bottom w:val="none" w:sz="0" w:space="0" w:color="auto"/>
            <w:right w:val="none" w:sz="0" w:space="0" w:color="auto"/>
          </w:divBdr>
          <w:divsChild>
            <w:div w:id="682391383">
              <w:marLeft w:val="0"/>
              <w:marRight w:val="0"/>
              <w:marTop w:val="30"/>
              <w:marBottom w:val="0"/>
              <w:divBdr>
                <w:top w:val="single" w:sz="6" w:space="15" w:color="CCCCCC"/>
                <w:left w:val="single" w:sz="6" w:space="31" w:color="CCCCCC"/>
                <w:bottom w:val="single" w:sz="6" w:space="15" w:color="CCCCCC"/>
                <w:right w:val="single" w:sz="6" w:space="15" w:color="CCCCCC"/>
              </w:divBdr>
            </w:div>
            <w:div w:id="682391433">
              <w:marLeft w:val="0"/>
              <w:marRight w:val="0"/>
              <w:marTop w:val="30"/>
              <w:marBottom w:val="0"/>
              <w:divBdr>
                <w:top w:val="single" w:sz="6" w:space="15" w:color="CCCCCC"/>
                <w:left w:val="single" w:sz="6" w:space="31" w:color="CCCCCC"/>
                <w:bottom w:val="single" w:sz="6" w:space="15" w:color="CCCCCC"/>
                <w:right w:val="single" w:sz="6" w:space="15" w:color="CCCCCC"/>
              </w:divBdr>
            </w:div>
            <w:div w:id="68239147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2391449">
          <w:marLeft w:val="0"/>
          <w:marRight w:val="0"/>
          <w:marTop w:val="0"/>
          <w:marBottom w:val="270"/>
          <w:divBdr>
            <w:top w:val="none" w:sz="0" w:space="0" w:color="auto"/>
            <w:left w:val="none" w:sz="0" w:space="0" w:color="auto"/>
            <w:bottom w:val="none" w:sz="0" w:space="0" w:color="auto"/>
            <w:right w:val="none" w:sz="0" w:space="0" w:color="auto"/>
          </w:divBdr>
        </w:div>
      </w:divsChild>
    </w:div>
    <w:div w:id="682391439">
      <w:marLeft w:val="0"/>
      <w:marRight w:val="0"/>
      <w:marTop w:val="0"/>
      <w:marBottom w:val="0"/>
      <w:divBdr>
        <w:top w:val="none" w:sz="0" w:space="0" w:color="auto"/>
        <w:left w:val="none" w:sz="0" w:space="0" w:color="auto"/>
        <w:bottom w:val="none" w:sz="0" w:space="0" w:color="auto"/>
        <w:right w:val="none" w:sz="0" w:space="0" w:color="auto"/>
      </w:divBdr>
    </w:div>
    <w:div w:id="682391440">
      <w:marLeft w:val="0"/>
      <w:marRight w:val="0"/>
      <w:marTop w:val="0"/>
      <w:marBottom w:val="0"/>
      <w:divBdr>
        <w:top w:val="none" w:sz="0" w:space="0" w:color="auto"/>
        <w:left w:val="none" w:sz="0" w:space="0" w:color="auto"/>
        <w:bottom w:val="none" w:sz="0" w:space="0" w:color="auto"/>
        <w:right w:val="none" w:sz="0" w:space="0" w:color="auto"/>
      </w:divBdr>
    </w:div>
    <w:div w:id="682391444">
      <w:marLeft w:val="0"/>
      <w:marRight w:val="0"/>
      <w:marTop w:val="0"/>
      <w:marBottom w:val="0"/>
      <w:divBdr>
        <w:top w:val="none" w:sz="0" w:space="0" w:color="auto"/>
        <w:left w:val="none" w:sz="0" w:space="0" w:color="auto"/>
        <w:bottom w:val="none" w:sz="0" w:space="0" w:color="auto"/>
        <w:right w:val="none" w:sz="0" w:space="0" w:color="auto"/>
      </w:divBdr>
    </w:div>
    <w:div w:id="682391445">
      <w:marLeft w:val="0"/>
      <w:marRight w:val="0"/>
      <w:marTop w:val="0"/>
      <w:marBottom w:val="0"/>
      <w:divBdr>
        <w:top w:val="none" w:sz="0" w:space="0" w:color="auto"/>
        <w:left w:val="none" w:sz="0" w:space="0" w:color="auto"/>
        <w:bottom w:val="none" w:sz="0" w:space="0" w:color="auto"/>
        <w:right w:val="none" w:sz="0" w:space="0" w:color="auto"/>
      </w:divBdr>
    </w:div>
    <w:div w:id="682391446">
      <w:marLeft w:val="0"/>
      <w:marRight w:val="0"/>
      <w:marTop w:val="0"/>
      <w:marBottom w:val="0"/>
      <w:divBdr>
        <w:top w:val="none" w:sz="0" w:space="0" w:color="auto"/>
        <w:left w:val="none" w:sz="0" w:space="0" w:color="auto"/>
        <w:bottom w:val="none" w:sz="0" w:space="0" w:color="auto"/>
        <w:right w:val="none" w:sz="0" w:space="0" w:color="auto"/>
      </w:divBdr>
    </w:div>
    <w:div w:id="682391452">
      <w:marLeft w:val="0"/>
      <w:marRight w:val="0"/>
      <w:marTop w:val="0"/>
      <w:marBottom w:val="0"/>
      <w:divBdr>
        <w:top w:val="none" w:sz="0" w:space="0" w:color="auto"/>
        <w:left w:val="none" w:sz="0" w:space="0" w:color="auto"/>
        <w:bottom w:val="none" w:sz="0" w:space="0" w:color="auto"/>
        <w:right w:val="none" w:sz="0" w:space="0" w:color="auto"/>
      </w:divBdr>
    </w:div>
    <w:div w:id="682391453">
      <w:marLeft w:val="0"/>
      <w:marRight w:val="0"/>
      <w:marTop w:val="0"/>
      <w:marBottom w:val="0"/>
      <w:divBdr>
        <w:top w:val="none" w:sz="0" w:space="0" w:color="auto"/>
        <w:left w:val="none" w:sz="0" w:space="0" w:color="auto"/>
        <w:bottom w:val="none" w:sz="0" w:space="0" w:color="auto"/>
        <w:right w:val="none" w:sz="0" w:space="0" w:color="auto"/>
      </w:divBdr>
    </w:div>
    <w:div w:id="682391454">
      <w:marLeft w:val="0"/>
      <w:marRight w:val="0"/>
      <w:marTop w:val="0"/>
      <w:marBottom w:val="0"/>
      <w:divBdr>
        <w:top w:val="none" w:sz="0" w:space="0" w:color="auto"/>
        <w:left w:val="none" w:sz="0" w:space="0" w:color="auto"/>
        <w:bottom w:val="none" w:sz="0" w:space="0" w:color="auto"/>
        <w:right w:val="none" w:sz="0" w:space="0" w:color="auto"/>
      </w:divBdr>
    </w:div>
    <w:div w:id="682391455">
      <w:marLeft w:val="0"/>
      <w:marRight w:val="0"/>
      <w:marTop w:val="0"/>
      <w:marBottom w:val="0"/>
      <w:divBdr>
        <w:top w:val="none" w:sz="0" w:space="0" w:color="auto"/>
        <w:left w:val="none" w:sz="0" w:space="0" w:color="auto"/>
        <w:bottom w:val="none" w:sz="0" w:space="0" w:color="auto"/>
        <w:right w:val="none" w:sz="0" w:space="0" w:color="auto"/>
      </w:divBdr>
    </w:div>
    <w:div w:id="682391456">
      <w:marLeft w:val="0"/>
      <w:marRight w:val="0"/>
      <w:marTop w:val="0"/>
      <w:marBottom w:val="0"/>
      <w:divBdr>
        <w:top w:val="none" w:sz="0" w:space="0" w:color="auto"/>
        <w:left w:val="none" w:sz="0" w:space="0" w:color="auto"/>
        <w:bottom w:val="none" w:sz="0" w:space="0" w:color="auto"/>
        <w:right w:val="none" w:sz="0" w:space="0" w:color="auto"/>
      </w:divBdr>
      <w:divsChild>
        <w:div w:id="682391368">
          <w:marLeft w:val="0"/>
          <w:marRight w:val="0"/>
          <w:marTop w:val="0"/>
          <w:marBottom w:val="270"/>
          <w:divBdr>
            <w:top w:val="none" w:sz="0" w:space="0" w:color="auto"/>
            <w:left w:val="none" w:sz="0" w:space="0" w:color="auto"/>
            <w:bottom w:val="none" w:sz="0" w:space="0" w:color="auto"/>
            <w:right w:val="none" w:sz="0" w:space="0" w:color="auto"/>
          </w:divBdr>
        </w:div>
        <w:div w:id="682391395">
          <w:marLeft w:val="0"/>
          <w:marRight w:val="0"/>
          <w:marTop w:val="0"/>
          <w:marBottom w:val="0"/>
          <w:divBdr>
            <w:top w:val="none" w:sz="0" w:space="0" w:color="auto"/>
            <w:left w:val="none" w:sz="0" w:space="0" w:color="auto"/>
            <w:bottom w:val="none" w:sz="0" w:space="0" w:color="auto"/>
            <w:right w:val="none" w:sz="0" w:space="0" w:color="auto"/>
          </w:divBdr>
          <w:divsChild>
            <w:div w:id="682391363">
              <w:marLeft w:val="0"/>
              <w:marRight w:val="0"/>
              <w:marTop w:val="30"/>
              <w:marBottom w:val="0"/>
              <w:divBdr>
                <w:top w:val="single" w:sz="6" w:space="15" w:color="CCCCCC"/>
                <w:left w:val="single" w:sz="6" w:space="31" w:color="CCCCCC"/>
                <w:bottom w:val="single" w:sz="6" w:space="15" w:color="CCCCCC"/>
                <w:right w:val="single" w:sz="6" w:space="15" w:color="CCCCCC"/>
              </w:divBdr>
            </w:div>
            <w:div w:id="6823914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2391460">
      <w:marLeft w:val="0"/>
      <w:marRight w:val="0"/>
      <w:marTop w:val="0"/>
      <w:marBottom w:val="0"/>
      <w:divBdr>
        <w:top w:val="none" w:sz="0" w:space="0" w:color="auto"/>
        <w:left w:val="none" w:sz="0" w:space="0" w:color="auto"/>
        <w:bottom w:val="none" w:sz="0" w:space="0" w:color="auto"/>
        <w:right w:val="none" w:sz="0" w:space="0" w:color="auto"/>
      </w:divBdr>
    </w:div>
    <w:div w:id="682391461">
      <w:marLeft w:val="0"/>
      <w:marRight w:val="0"/>
      <w:marTop w:val="0"/>
      <w:marBottom w:val="0"/>
      <w:divBdr>
        <w:top w:val="none" w:sz="0" w:space="0" w:color="auto"/>
        <w:left w:val="none" w:sz="0" w:space="0" w:color="auto"/>
        <w:bottom w:val="none" w:sz="0" w:space="0" w:color="auto"/>
        <w:right w:val="none" w:sz="0" w:space="0" w:color="auto"/>
      </w:divBdr>
    </w:div>
    <w:div w:id="682391463">
      <w:marLeft w:val="0"/>
      <w:marRight w:val="0"/>
      <w:marTop w:val="0"/>
      <w:marBottom w:val="0"/>
      <w:divBdr>
        <w:top w:val="none" w:sz="0" w:space="0" w:color="auto"/>
        <w:left w:val="none" w:sz="0" w:space="0" w:color="auto"/>
        <w:bottom w:val="none" w:sz="0" w:space="0" w:color="auto"/>
        <w:right w:val="none" w:sz="0" w:space="0" w:color="auto"/>
      </w:divBdr>
    </w:div>
    <w:div w:id="682391466">
      <w:marLeft w:val="0"/>
      <w:marRight w:val="0"/>
      <w:marTop w:val="0"/>
      <w:marBottom w:val="0"/>
      <w:divBdr>
        <w:top w:val="none" w:sz="0" w:space="0" w:color="auto"/>
        <w:left w:val="none" w:sz="0" w:space="0" w:color="auto"/>
        <w:bottom w:val="none" w:sz="0" w:space="0" w:color="auto"/>
        <w:right w:val="none" w:sz="0" w:space="0" w:color="auto"/>
      </w:divBdr>
    </w:div>
    <w:div w:id="682391469">
      <w:marLeft w:val="0"/>
      <w:marRight w:val="0"/>
      <w:marTop w:val="0"/>
      <w:marBottom w:val="0"/>
      <w:divBdr>
        <w:top w:val="none" w:sz="0" w:space="0" w:color="auto"/>
        <w:left w:val="none" w:sz="0" w:space="0" w:color="auto"/>
        <w:bottom w:val="none" w:sz="0" w:space="0" w:color="auto"/>
        <w:right w:val="none" w:sz="0" w:space="0" w:color="auto"/>
      </w:divBdr>
      <w:divsChild>
        <w:div w:id="682391380">
          <w:marLeft w:val="0"/>
          <w:marRight w:val="0"/>
          <w:marTop w:val="0"/>
          <w:marBottom w:val="0"/>
          <w:divBdr>
            <w:top w:val="none" w:sz="0" w:space="0" w:color="auto"/>
            <w:left w:val="none" w:sz="0" w:space="0" w:color="auto"/>
            <w:bottom w:val="none" w:sz="0" w:space="0" w:color="auto"/>
            <w:right w:val="none" w:sz="0" w:space="0" w:color="auto"/>
          </w:divBdr>
        </w:div>
        <w:div w:id="682391402">
          <w:marLeft w:val="0"/>
          <w:marRight w:val="0"/>
          <w:marTop w:val="0"/>
          <w:marBottom w:val="0"/>
          <w:divBdr>
            <w:top w:val="none" w:sz="0" w:space="0" w:color="auto"/>
            <w:left w:val="none" w:sz="0" w:space="0" w:color="auto"/>
            <w:bottom w:val="none" w:sz="0" w:space="0" w:color="auto"/>
            <w:right w:val="none" w:sz="0" w:space="0" w:color="auto"/>
          </w:divBdr>
          <w:divsChild>
            <w:div w:id="682391382">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92">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2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openxmlformats.org/officeDocument/2006/relationships/settings" Target="settings.xml"/><Relationship Id="rId21" Type="http://schemas.openxmlformats.org/officeDocument/2006/relationships/hyperlink" Target="http://www.cia.gov/cia/publications/factbook"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nalog-nalog.ru/kal_kulyator_usn/" TargetMode="External"/><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39</Pages>
  <Words>11860</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12</cp:revision>
  <dcterms:created xsi:type="dcterms:W3CDTF">2021-04-13T08:43:00Z</dcterms:created>
  <dcterms:modified xsi:type="dcterms:W3CDTF">2021-12-28T10:49:00Z</dcterms:modified>
</cp:coreProperties>
</file>